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AF2CE" w14:textId="77777777" w:rsidR="00E80E34" w:rsidRPr="00DE7022" w:rsidRDefault="007A1B19" w:rsidP="00215F33">
      <w:pPr>
        <w:pStyle w:val="Naslov1"/>
        <w:numPr>
          <w:ilvl w:val="0"/>
          <w:numId w:val="1"/>
        </w:numPr>
        <w:rPr>
          <w:rFonts w:asciiTheme="minorHAnsi" w:hAnsiTheme="minorHAnsi"/>
          <w:lang w:val="sl-SI"/>
        </w:rPr>
      </w:pPr>
      <w:bookmarkStart w:id="0" w:name="_Toc107341547"/>
      <w:r w:rsidRPr="00DE7022">
        <w:rPr>
          <w:rFonts w:asciiTheme="minorHAnsi" w:hAnsiTheme="minorHAnsi"/>
          <w:lang w:val="sl-SI"/>
        </w:rPr>
        <w:t xml:space="preserve">OBRAZCI ZA SESTAVO </w:t>
      </w:r>
      <w:r w:rsidR="003A1F57" w:rsidRPr="00DE7022">
        <w:rPr>
          <w:rFonts w:asciiTheme="minorHAnsi" w:hAnsiTheme="minorHAnsi"/>
          <w:lang w:val="sl-SI"/>
        </w:rPr>
        <w:t>PONUDB</w:t>
      </w:r>
      <w:r w:rsidRPr="00DE7022">
        <w:rPr>
          <w:rFonts w:asciiTheme="minorHAnsi" w:hAnsiTheme="minorHAnsi"/>
          <w:lang w:val="sl-SI"/>
        </w:rPr>
        <w:t>E</w:t>
      </w:r>
      <w:bookmarkEnd w:id="0"/>
    </w:p>
    <w:p w14:paraId="0BE88D5B" w14:textId="0D68CB5F" w:rsidR="00EB4CA8" w:rsidRPr="00DE7022" w:rsidRDefault="003A1F57" w:rsidP="001568FF">
      <w:pPr>
        <w:pStyle w:val="Naslov2"/>
        <w:numPr>
          <w:ilvl w:val="1"/>
          <w:numId w:val="1"/>
        </w:numPr>
        <w:rPr>
          <w:rFonts w:asciiTheme="minorHAnsi" w:hAnsiTheme="minorHAnsi"/>
          <w:lang w:val="sl-SI"/>
        </w:rPr>
      </w:pPr>
      <w:bookmarkStart w:id="1" w:name="_Toc107341548"/>
      <w:r w:rsidRPr="00DE7022">
        <w:rPr>
          <w:rFonts w:asciiTheme="minorHAnsi" w:hAnsiTheme="minorHAnsi"/>
          <w:lang w:val="sl-SI"/>
        </w:rPr>
        <w:t>PONUDB</w:t>
      </w:r>
      <w:r w:rsidR="00E80E34" w:rsidRPr="00DE7022">
        <w:rPr>
          <w:rFonts w:asciiTheme="minorHAnsi" w:hAnsiTheme="minorHAnsi"/>
          <w:lang w:val="sl-SI"/>
        </w:rPr>
        <w:t>A</w:t>
      </w:r>
      <w:bookmarkEnd w:id="1"/>
      <w:r w:rsidR="0056500E" w:rsidRPr="00DE7022">
        <w:rPr>
          <w:rFonts w:asciiTheme="minorHAnsi" w:hAnsiTheme="minorHAnsi"/>
          <w:lang w:val="sl-SI"/>
        </w:rPr>
        <w:t xml:space="preserve"> </w:t>
      </w:r>
    </w:p>
    <w:p w14:paraId="73839693" w14:textId="77777777" w:rsidR="00EB4CA8" w:rsidRPr="00DE7022" w:rsidRDefault="00EB4CA8" w:rsidP="00EB4CA8">
      <w:pPr>
        <w:rPr>
          <w:i/>
          <w:sz w:val="4"/>
          <w:szCs w:val="4"/>
          <w:lang w:val="sl-SI"/>
        </w:rPr>
      </w:pPr>
    </w:p>
    <w:tbl>
      <w:tblPr>
        <w:tblStyle w:val="Tabelamrea"/>
        <w:tblW w:w="0" w:type="auto"/>
        <w:tblBorders>
          <w:top w:val="single" w:sz="4" w:space="0" w:color="3494BA" w:themeColor="accent1"/>
          <w:left w:val="single" w:sz="4" w:space="0" w:color="3494BA" w:themeColor="accent1"/>
          <w:bottom w:val="single" w:sz="4" w:space="0" w:color="3494BA" w:themeColor="accent1"/>
          <w:right w:val="single" w:sz="4" w:space="0" w:color="3494BA" w:themeColor="accent1"/>
          <w:insideH w:val="single" w:sz="4" w:space="0" w:color="3494BA" w:themeColor="accent1"/>
          <w:insideV w:val="single" w:sz="4" w:space="0" w:color="3494BA" w:themeColor="accent1"/>
        </w:tblBorders>
        <w:tblLook w:val="04A0" w:firstRow="1" w:lastRow="0" w:firstColumn="1" w:lastColumn="0" w:noHBand="0" w:noVBand="1"/>
      </w:tblPr>
      <w:tblGrid>
        <w:gridCol w:w="2263"/>
        <w:gridCol w:w="7087"/>
      </w:tblGrid>
      <w:tr w:rsidR="00EB4CA8" w:rsidRPr="00DE7022" w14:paraId="24A3BEED" w14:textId="77777777" w:rsidTr="00EB4CA8">
        <w:tc>
          <w:tcPr>
            <w:tcW w:w="2263" w:type="dxa"/>
            <w:shd w:val="clear" w:color="auto" w:fill="3494BA" w:themeFill="accent1"/>
          </w:tcPr>
          <w:p w14:paraId="1A34804A" w14:textId="77777777" w:rsidR="00EB4CA8" w:rsidRPr="00DE7022" w:rsidRDefault="00EB4CA8" w:rsidP="00EB4CA8">
            <w:pPr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ŠTEVILKA PONUDBE</w:t>
            </w:r>
          </w:p>
        </w:tc>
        <w:tc>
          <w:tcPr>
            <w:tcW w:w="7087" w:type="dxa"/>
          </w:tcPr>
          <w:p w14:paraId="6B2A4629" w14:textId="77777777" w:rsidR="00EB4CA8" w:rsidRPr="00DE7022" w:rsidRDefault="00EB4CA8" w:rsidP="00EB4CA8">
            <w:pPr>
              <w:jc w:val="center"/>
              <w:rPr>
                <w:b/>
                <w:lang w:val="sl-SI"/>
              </w:rPr>
            </w:pPr>
          </w:p>
          <w:p w14:paraId="5940C3C8" w14:textId="77777777" w:rsidR="00EB4CA8" w:rsidRPr="00DE7022" w:rsidRDefault="00EB4CA8" w:rsidP="00702C49">
            <w:pPr>
              <w:rPr>
                <w:b/>
                <w:lang w:val="sl-SI"/>
              </w:rPr>
            </w:pPr>
          </w:p>
        </w:tc>
      </w:tr>
    </w:tbl>
    <w:p w14:paraId="38E059D2" w14:textId="77777777" w:rsidR="00EB4CA8" w:rsidRPr="00DE7022" w:rsidRDefault="00EB4CA8" w:rsidP="00EB4CA8">
      <w:pPr>
        <w:rPr>
          <w:b/>
          <w:sz w:val="4"/>
          <w:szCs w:val="4"/>
          <w:lang w:val="sl-SI"/>
        </w:rPr>
      </w:pPr>
    </w:p>
    <w:tbl>
      <w:tblPr>
        <w:tblStyle w:val="Tabelamrea"/>
        <w:tblW w:w="0" w:type="auto"/>
        <w:tblBorders>
          <w:top w:val="single" w:sz="4" w:space="0" w:color="3494BA" w:themeColor="accent1"/>
          <w:left w:val="single" w:sz="4" w:space="0" w:color="3494BA" w:themeColor="accent1"/>
          <w:bottom w:val="single" w:sz="4" w:space="0" w:color="3494BA" w:themeColor="accent1"/>
          <w:right w:val="single" w:sz="4" w:space="0" w:color="3494BA" w:themeColor="accent1"/>
          <w:insideH w:val="single" w:sz="4" w:space="0" w:color="3494BA" w:themeColor="accent1"/>
          <w:insideV w:val="single" w:sz="4" w:space="0" w:color="3494BA" w:themeColor="accent1"/>
        </w:tblBorders>
        <w:tblLook w:val="04A0" w:firstRow="1" w:lastRow="0" w:firstColumn="1" w:lastColumn="0" w:noHBand="0" w:noVBand="1"/>
      </w:tblPr>
      <w:tblGrid>
        <w:gridCol w:w="2263"/>
        <w:gridCol w:w="7087"/>
      </w:tblGrid>
      <w:tr w:rsidR="00EB4CA8" w:rsidRPr="00DE7022" w14:paraId="40B95D12" w14:textId="77777777" w:rsidTr="00EB4CA8">
        <w:tc>
          <w:tcPr>
            <w:tcW w:w="9350" w:type="dxa"/>
            <w:gridSpan w:val="2"/>
            <w:shd w:val="clear" w:color="auto" w:fill="3494BA" w:themeFill="accent1"/>
          </w:tcPr>
          <w:p w14:paraId="11E2B152" w14:textId="77777777" w:rsidR="00EB4CA8" w:rsidRPr="00DE7022" w:rsidRDefault="00EB4CA8" w:rsidP="00EB4CA8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OSNOVNI PODATKI PONUDNIKA</w:t>
            </w:r>
          </w:p>
        </w:tc>
      </w:tr>
      <w:tr w:rsidR="00EB4CA8" w:rsidRPr="00DE7022" w14:paraId="7CF4AF65" w14:textId="77777777" w:rsidTr="00EB4CA8">
        <w:tc>
          <w:tcPr>
            <w:tcW w:w="2263" w:type="dxa"/>
            <w:shd w:val="clear" w:color="auto" w:fill="3494BA" w:themeFill="accent1"/>
          </w:tcPr>
          <w:p w14:paraId="223463EB" w14:textId="77777777" w:rsidR="00EB4CA8" w:rsidRPr="00DE7022" w:rsidRDefault="00EB4CA8" w:rsidP="00EB4CA8">
            <w:pPr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NAZIV ALI IME</w:t>
            </w:r>
          </w:p>
        </w:tc>
        <w:tc>
          <w:tcPr>
            <w:tcW w:w="7087" w:type="dxa"/>
          </w:tcPr>
          <w:p w14:paraId="4EE9E2D2" w14:textId="77777777" w:rsidR="00EB4CA8" w:rsidRPr="00DE7022" w:rsidRDefault="00EB4CA8" w:rsidP="00EB4CA8">
            <w:pPr>
              <w:rPr>
                <w:b/>
                <w:color w:val="FFFFFF" w:themeColor="background1"/>
                <w:lang w:val="sl-SI"/>
              </w:rPr>
            </w:pPr>
          </w:p>
          <w:p w14:paraId="15EB3FA1" w14:textId="77777777" w:rsidR="00EB4CA8" w:rsidRPr="00DE7022" w:rsidRDefault="00EB4CA8" w:rsidP="00EB4CA8">
            <w:pPr>
              <w:rPr>
                <w:b/>
                <w:color w:val="FFFFFF" w:themeColor="background1"/>
                <w:lang w:val="sl-SI"/>
              </w:rPr>
            </w:pPr>
          </w:p>
        </w:tc>
      </w:tr>
      <w:tr w:rsidR="00EB4CA8" w:rsidRPr="00DE7022" w14:paraId="0E259E4A" w14:textId="77777777" w:rsidTr="00EB4CA8">
        <w:tc>
          <w:tcPr>
            <w:tcW w:w="2263" w:type="dxa"/>
            <w:shd w:val="clear" w:color="auto" w:fill="3494BA" w:themeFill="accent1"/>
          </w:tcPr>
          <w:p w14:paraId="51F9A077" w14:textId="77777777" w:rsidR="00EB4CA8" w:rsidRPr="00DE7022" w:rsidRDefault="00EB4CA8" w:rsidP="00EB4CA8">
            <w:pPr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NASLOV</w:t>
            </w:r>
          </w:p>
        </w:tc>
        <w:tc>
          <w:tcPr>
            <w:tcW w:w="7087" w:type="dxa"/>
          </w:tcPr>
          <w:p w14:paraId="0A6201D2" w14:textId="77777777" w:rsidR="00EB4CA8" w:rsidRPr="00DE7022" w:rsidRDefault="00EB4CA8" w:rsidP="00EB4CA8">
            <w:pPr>
              <w:rPr>
                <w:b/>
                <w:color w:val="FFFFFF" w:themeColor="background1"/>
                <w:lang w:val="sl-SI"/>
              </w:rPr>
            </w:pPr>
          </w:p>
          <w:p w14:paraId="481CA653" w14:textId="77777777" w:rsidR="00EB4CA8" w:rsidRPr="00DE7022" w:rsidRDefault="00EB4CA8" w:rsidP="00EB4CA8">
            <w:pPr>
              <w:rPr>
                <w:b/>
                <w:color w:val="FFFFFF" w:themeColor="background1"/>
                <w:lang w:val="sl-SI"/>
              </w:rPr>
            </w:pPr>
          </w:p>
        </w:tc>
      </w:tr>
    </w:tbl>
    <w:p w14:paraId="54363215" w14:textId="77777777" w:rsidR="00EB4CA8" w:rsidRPr="00DE7022" w:rsidRDefault="00EB4CA8" w:rsidP="00EB4CA8">
      <w:pPr>
        <w:rPr>
          <w:sz w:val="4"/>
          <w:szCs w:val="4"/>
          <w:lang w:val="sl-SI"/>
        </w:rPr>
      </w:pPr>
    </w:p>
    <w:tbl>
      <w:tblPr>
        <w:tblStyle w:val="Tabelamrea"/>
        <w:tblW w:w="0" w:type="auto"/>
        <w:tblBorders>
          <w:top w:val="single" w:sz="4" w:space="0" w:color="3494BA" w:themeColor="accent1"/>
          <w:left w:val="single" w:sz="4" w:space="0" w:color="3494BA" w:themeColor="accent1"/>
          <w:bottom w:val="single" w:sz="4" w:space="0" w:color="3494BA" w:themeColor="accent1"/>
          <w:right w:val="single" w:sz="4" w:space="0" w:color="3494BA" w:themeColor="accent1"/>
          <w:insideH w:val="single" w:sz="4" w:space="0" w:color="3494BA" w:themeColor="accent1"/>
          <w:insideV w:val="single" w:sz="4" w:space="0" w:color="3494BA" w:themeColor="accent1"/>
        </w:tblBorders>
        <w:tblLook w:val="04A0" w:firstRow="1" w:lastRow="0" w:firstColumn="1" w:lastColumn="0" w:noHBand="0" w:noVBand="1"/>
      </w:tblPr>
      <w:tblGrid>
        <w:gridCol w:w="2263"/>
        <w:gridCol w:w="2411"/>
        <w:gridCol w:w="2338"/>
        <w:gridCol w:w="2338"/>
      </w:tblGrid>
      <w:tr w:rsidR="00EB4CA8" w:rsidRPr="00DE7022" w14:paraId="5AC24D06" w14:textId="77777777" w:rsidTr="00EB4CA8">
        <w:tc>
          <w:tcPr>
            <w:tcW w:w="2263" w:type="dxa"/>
            <w:shd w:val="clear" w:color="auto" w:fill="3494BA" w:themeFill="accent1"/>
          </w:tcPr>
          <w:p w14:paraId="3E2C281F" w14:textId="77777777" w:rsidR="00EB4CA8" w:rsidRPr="00DE7022" w:rsidRDefault="00EB4CA8" w:rsidP="00EB4CA8">
            <w:pPr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NASTOPAMO</w:t>
            </w:r>
          </w:p>
        </w:tc>
        <w:tc>
          <w:tcPr>
            <w:tcW w:w="2411" w:type="dxa"/>
          </w:tcPr>
          <w:p w14:paraId="3F0BF498" w14:textId="77777777" w:rsidR="00EB4CA8" w:rsidRPr="00DE7022" w:rsidRDefault="00EB4CA8" w:rsidP="00EB4CA8">
            <w:pPr>
              <w:jc w:val="center"/>
              <w:rPr>
                <w:b/>
                <w:lang w:val="sl-SI"/>
              </w:rPr>
            </w:pPr>
            <w:r w:rsidRPr="00DE7022">
              <w:rPr>
                <w:b/>
                <w:lang w:val="sl-SI"/>
              </w:rPr>
              <w:t>SAMOSTOJNO</w:t>
            </w:r>
          </w:p>
        </w:tc>
        <w:tc>
          <w:tcPr>
            <w:tcW w:w="2338" w:type="dxa"/>
          </w:tcPr>
          <w:p w14:paraId="48B3420F" w14:textId="77777777" w:rsidR="00EB4CA8" w:rsidRPr="00DE7022" w:rsidRDefault="00EB4CA8" w:rsidP="00EB4CA8">
            <w:pPr>
              <w:jc w:val="center"/>
              <w:rPr>
                <w:b/>
                <w:lang w:val="sl-SI"/>
              </w:rPr>
            </w:pPr>
            <w:r w:rsidRPr="00DE7022">
              <w:rPr>
                <w:b/>
                <w:lang w:val="sl-SI"/>
              </w:rPr>
              <w:t>S SKUPNO PONUDBO</w:t>
            </w:r>
          </w:p>
        </w:tc>
        <w:tc>
          <w:tcPr>
            <w:tcW w:w="2338" w:type="dxa"/>
          </w:tcPr>
          <w:p w14:paraId="1FFA274C" w14:textId="77777777" w:rsidR="00EB4CA8" w:rsidRPr="00DE7022" w:rsidRDefault="00EB4CA8" w:rsidP="00EB4CA8">
            <w:pPr>
              <w:jc w:val="center"/>
              <w:rPr>
                <w:b/>
                <w:lang w:val="sl-SI"/>
              </w:rPr>
            </w:pPr>
            <w:r w:rsidRPr="00DE7022">
              <w:rPr>
                <w:b/>
                <w:lang w:val="sl-SI"/>
              </w:rPr>
              <w:t>S PODIZVAJALCI</w:t>
            </w:r>
          </w:p>
        </w:tc>
      </w:tr>
    </w:tbl>
    <w:p w14:paraId="4D9FF0E0" w14:textId="77777777" w:rsidR="00EB4CA8" w:rsidRPr="00DE7022" w:rsidRDefault="00EB4CA8" w:rsidP="00EB4CA8">
      <w:pPr>
        <w:rPr>
          <w:lang w:val="sl-SI"/>
        </w:rPr>
      </w:pPr>
    </w:p>
    <w:tbl>
      <w:tblPr>
        <w:tblStyle w:val="Tabelamrea"/>
        <w:tblW w:w="0" w:type="auto"/>
        <w:tblBorders>
          <w:top w:val="single" w:sz="4" w:space="0" w:color="3494BA" w:themeColor="accent1"/>
          <w:left w:val="single" w:sz="4" w:space="0" w:color="3494BA" w:themeColor="accent1"/>
          <w:bottom w:val="single" w:sz="4" w:space="0" w:color="3494BA" w:themeColor="accent1"/>
          <w:right w:val="single" w:sz="4" w:space="0" w:color="3494BA" w:themeColor="accent1"/>
          <w:insideH w:val="single" w:sz="4" w:space="0" w:color="3494BA" w:themeColor="accent1"/>
          <w:insideV w:val="single" w:sz="4" w:space="0" w:color="3494BA" w:themeColor="accent1"/>
        </w:tblBorders>
        <w:tblLook w:val="04A0" w:firstRow="1" w:lastRow="0" w:firstColumn="1" w:lastColumn="0" w:noHBand="0" w:noVBand="1"/>
      </w:tblPr>
      <w:tblGrid>
        <w:gridCol w:w="2547"/>
        <w:gridCol w:w="2267"/>
        <w:gridCol w:w="2268"/>
        <w:gridCol w:w="2268"/>
      </w:tblGrid>
      <w:tr w:rsidR="007B39D9" w:rsidRPr="00DE7022" w14:paraId="0F1BD27D" w14:textId="77777777" w:rsidTr="00D663BF">
        <w:trPr>
          <w:trHeight w:val="70"/>
        </w:trPr>
        <w:tc>
          <w:tcPr>
            <w:tcW w:w="9350" w:type="dxa"/>
            <w:gridSpan w:val="4"/>
            <w:shd w:val="clear" w:color="auto" w:fill="3494BA" w:themeFill="accent1"/>
          </w:tcPr>
          <w:p w14:paraId="7CF64757" w14:textId="7DB90859" w:rsidR="007B39D9" w:rsidRPr="00DE7022" w:rsidRDefault="007B39D9" w:rsidP="006A005F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 xml:space="preserve">SKUPNA REKAPITULACIJA </w:t>
            </w:r>
          </w:p>
        </w:tc>
      </w:tr>
      <w:tr w:rsidR="007B39D9" w:rsidRPr="00DE7022" w14:paraId="236BE591" w14:textId="77777777" w:rsidTr="00855628">
        <w:trPr>
          <w:trHeight w:val="70"/>
        </w:trPr>
        <w:tc>
          <w:tcPr>
            <w:tcW w:w="2547" w:type="dxa"/>
            <w:shd w:val="clear" w:color="auto" w:fill="3494BA" w:themeFill="accent1"/>
          </w:tcPr>
          <w:p w14:paraId="45AEEB8C" w14:textId="4E37BA35" w:rsidR="007B39D9" w:rsidRPr="00DE7022" w:rsidRDefault="00676478" w:rsidP="00D1103E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SEGMENT</w:t>
            </w:r>
          </w:p>
        </w:tc>
        <w:tc>
          <w:tcPr>
            <w:tcW w:w="2267" w:type="dxa"/>
            <w:shd w:val="clear" w:color="auto" w:fill="3494BA" w:themeFill="accent1"/>
            <w:vAlign w:val="center"/>
          </w:tcPr>
          <w:p w14:paraId="3966CCAB" w14:textId="73C0C769" w:rsidR="007B39D9" w:rsidRPr="00DE7022" w:rsidRDefault="007B39D9" w:rsidP="00D1103E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PONUDBENA CENA BREZ DDV</w:t>
            </w:r>
          </w:p>
        </w:tc>
        <w:tc>
          <w:tcPr>
            <w:tcW w:w="2268" w:type="dxa"/>
            <w:shd w:val="clear" w:color="auto" w:fill="3494BA" w:themeFill="accent1"/>
            <w:vAlign w:val="center"/>
          </w:tcPr>
          <w:p w14:paraId="37C68BFF" w14:textId="77777777" w:rsidR="007B39D9" w:rsidRPr="00DE7022" w:rsidRDefault="007B39D9" w:rsidP="00D1103E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DDV</w:t>
            </w:r>
          </w:p>
        </w:tc>
        <w:tc>
          <w:tcPr>
            <w:tcW w:w="2268" w:type="dxa"/>
            <w:shd w:val="clear" w:color="auto" w:fill="3494BA" w:themeFill="accent1"/>
            <w:vAlign w:val="center"/>
          </w:tcPr>
          <w:p w14:paraId="56F5813D" w14:textId="77777777" w:rsidR="007B39D9" w:rsidRPr="00DE7022" w:rsidRDefault="007B39D9" w:rsidP="00D1103E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PONUDBENA CENA Z DDV</w:t>
            </w:r>
          </w:p>
        </w:tc>
      </w:tr>
      <w:tr w:rsidR="008F2984" w:rsidRPr="00DE7022" w14:paraId="69BEEC76" w14:textId="77777777" w:rsidTr="00855628">
        <w:tc>
          <w:tcPr>
            <w:tcW w:w="2547" w:type="dxa"/>
            <w:vAlign w:val="center"/>
          </w:tcPr>
          <w:p w14:paraId="2F5C7F34" w14:textId="78E37F54" w:rsidR="008F2984" w:rsidRPr="00DE7022" w:rsidRDefault="004F1380" w:rsidP="008F2984">
            <w:pPr>
              <w:rPr>
                <w:b/>
                <w:sz w:val="18"/>
                <w:szCs w:val="22"/>
                <w:lang w:val="sl-SI"/>
              </w:rPr>
            </w:pPr>
            <w:r w:rsidRPr="00DE7022">
              <w:rPr>
                <w:b/>
                <w:sz w:val="18"/>
                <w:szCs w:val="22"/>
                <w:lang w:val="sl-SI"/>
              </w:rPr>
              <w:t>Idejna zasnova za pridobitev projektnih in drugih pogojev (IZP)</w:t>
            </w:r>
          </w:p>
        </w:tc>
        <w:tc>
          <w:tcPr>
            <w:tcW w:w="2267" w:type="dxa"/>
            <w:vAlign w:val="center"/>
          </w:tcPr>
          <w:p w14:paraId="17E9B3D0" w14:textId="77777777" w:rsidR="008F2984" w:rsidRPr="00DE7022" w:rsidRDefault="008F2984" w:rsidP="008F2984">
            <w:pPr>
              <w:rPr>
                <w:szCs w:val="24"/>
                <w:lang w:val="sl-SI"/>
              </w:rPr>
            </w:pPr>
          </w:p>
          <w:p w14:paraId="0A88C2A3" w14:textId="6493DF48" w:rsidR="008F2984" w:rsidRPr="00DE7022" w:rsidRDefault="008F2984" w:rsidP="008F2984">
            <w:pPr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3B9FAB66" w14:textId="77777777" w:rsidR="008F2984" w:rsidRPr="00DE7022" w:rsidRDefault="008F2984" w:rsidP="008F2984">
            <w:pPr>
              <w:jc w:val="center"/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777F4D21" w14:textId="77777777" w:rsidR="008F2984" w:rsidRPr="00DE7022" w:rsidRDefault="008F2984" w:rsidP="008F2984">
            <w:pPr>
              <w:jc w:val="center"/>
              <w:rPr>
                <w:szCs w:val="24"/>
                <w:lang w:val="sl-SI"/>
              </w:rPr>
            </w:pPr>
          </w:p>
        </w:tc>
      </w:tr>
      <w:tr w:rsidR="008F2984" w:rsidRPr="00DE7022" w14:paraId="1894B940" w14:textId="77777777" w:rsidTr="00855628">
        <w:tc>
          <w:tcPr>
            <w:tcW w:w="2547" w:type="dxa"/>
            <w:vAlign w:val="center"/>
          </w:tcPr>
          <w:p w14:paraId="6A5BC468" w14:textId="4A98A15E" w:rsidR="008F2984" w:rsidRPr="00DE7022" w:rsidRDefault="004F1380" w:rsidP="008F2984">
            <w:pPr>
              <w:rPr>
                <w:b/>
                <w:sz w:val="18"/>
                <w:szCs w:val="22"/>
                <w:lang w:val="sl-SI"/>
              </w:rPr>
            </w:pPr>
            <w:r w:rsidRPr="00DE7022">
              <w:rPr>
                <w:b/>
                <w:sz w:val="18"/>
                <w:szCs w:val="22"/>
                <w:lang w:val="sl-SI"/>
              </w:rPr>
              <w:t>Projektna dokumentacija za pridobitev mnenj in gradbenega dovoljenja (DGD)</w:t>
            </w:r>
          </w:p>
        </w:tc>
        <w:tc>
          <w:tcPr>
            <w:tcW w:w="2267" w:type="dxa"/>
            <w:vAlign w:val="center"/>
          </w:tcPr>
          <w:p w14:paraId="58DCA964" w14:textId="77777777" w:rsidR="008F2984" w:rsidRPr="00DE7022" w:rsidRDefault="008F2984" w:rsidP="008F2984">
            <w:pPr>
              <w:rPr>
                <w:szCs w:val="24"/>
                <w:lang w:val="sl-SI"/>
              </w:rPr>
            </w:pPr>
          </w:p>
          <w:p w14:paraId="5D8AC27D" w14:textId="7BA3E031" w:rsidR="008F2984" w:rsidRPr="00DE7022" w:rsidRDefault="008F2984" w:rsidP="008F2984">
            <w:pPr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2F542727" w14:textId="77777777" w:rsidR="008F2984" w:rsidRPr="00DE7022" w:rsidRDefault="008F2984" w:rsidP="008F2984">
            <w:pPr>
              <w:jc w:val="center"/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4A6ED2AB" w14:textId="77777777" w:rsidR="008F2984" w:rsidRPr="00DE7022" w:rsidRDefault="008F2984" w:rsidP="008F2984">
            <w:pPr>
              <w:jc w:val="center"/>
              <w:rPr>
                <w:szCs w:val="24"/>
                <w:lang w:val="sl-SI"/>
              </w:rPr>
            </w:pPr>
          </w:p>
        </w:tc>
      </w:tr>
      <w:tr w:rsidR="008F2984" w:rsidRPr="00DE7022" w14:paraId="2566DBD0" w14:textId="77777777" w:rsidTr="00855628">
        <w:tc>
          <w:tcPr>
            <w:tcW w:w="2547" w:type="dxa"/>
            <w:vAlign w:val="center"/>
          </w:tcPr>
          <w:p w14:paraId="1512A821" w14:textId="5C7363B2" w:rsidR="008F2984" w:rsidRPr="00DE7022" w:rsidRDefault="004F1380" w:rsidP="008F2984">
            <w:pPr>
              <w:rPr>
                <w:b/>
                <w:sz w:val="18"/>
                <w:szCs w:val="22"/>
                <w:lang w:val="sl-SI"/>
              </w:rPr>
            </w:pPr>
            <w:r w:rsidRPr="00DE7022">
              <w:rPr>
                <w:b/>
                <w:sz w:val="18"/>
                <w:szCs w:val="22"/>
                <w:lang w:val="sl-SI"/>
              </w:rPr>
              <w:t>Projektna dokumentacija za izvedbo gradnje (PZI)</w:t>
            </w:r>
          </w:p>
        </w:tc>
        <w:tc>
          <w:tcPr>
            <w:tcW w:w="2267" w:type="dxa"/>
            <w:vAlign w:val="center"/>
          </w:tcPr>
          <w:p w14:paraId="5D1619FA" w14:textId="77777777" w:rsidR="008F2984" w:rsidRPr="00DE7022" w:rsidRDefault="008F2984" w:rsidP="008F2984">
            <w:pPr>
              <w:rPr>
                <w:szCs w:val="24"/>
                <w:lang w:val="sl-SI"/>
              </w:rPr>
            </w:pPr>
          </w:p>
          <w:p w14:paraId="07C8B52F" w14:textId="245B4941" w:rsidR="008F2984" w:rsidRPr="00DE7022" w:rsidRDefault="008F2984" w:rsidP="008F2984">
            <w:pPr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39DB9295" w14:textId="77777777" w:rsidR="008F2984" w:rsidRPr="00DE7022" w:rsidRDefault="008F2984" w:rsidP="008F2984">
            <w:pPr>
              <w:jc w:val="center"/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3793350C" w14:textId="77777777" w:rsidR="008F2984" w:rsidRPr="00DE7022" w:rsidRDefault="008F2984" w:rsidP="008F2984">
            <w:pPr>
              <w:jc w:val="center"/>
              <w:rPr>
                <w:szCs w:val="24"/>
                <w:lang w:val="sl-SI"/>
              </w:rPr>
            </w:pPr>
          </w:p>
        </w:tc>
      </w:tr>
      <w:tr w:rsidR="008F2984" w:rsidRPr="00DE7022" w14:paraId="58B7BBEB" w14:textId="77777777" w:rsidTr="00855628">
        <w:tc>
          <w:tcPr>
            <w:tcW w:w="2547" w:type="dxa"/>
            <w:vAlign w:val="center"/>
          </w:tcPr>
          <w:p w14:paraId="1A01C357" w14:textId="51C4879E" w:rsidR="008F2984" w:rsidRPr="00DE7022" w:rsidRDefault="004F1380" w:rsidP="008F2984">
            <w:pPr>
              <w:rPr>
                <w:b/>
                <w:sz w:val="18"/>
                <w:szCs w:val="22"/>
                <w:lang w:val="sl-SI"/>
              </w:rPr>
            </w:pPr>
            <w:r w:rsidRPr="00DE7022">
              <w:rPr>
                <w:b/>
                <w:sz w:val="18"/>
                <w:szCs w:val="22"/>
                <w:lang w:val="sl-SI"/>
              </w:rPr>
              <w:t>Projektantski nazor</w:t>
            </w:r>
          </w:p>
        </w:tc>
        <w:tc>
          <w:tcPr>
            <w:tcW w:w="2267" w:type="dxa"/>
            <w:vAlign w:val="center"/>
          </w:tcPr>
          <w:p w14:paraId="06AAE190" w14:textId="77777777" w:rsidR="008F2984" w:rsidRPr="00DE7022" w:rsidRDefault="008F2984" w:rsidP="008F2984">
            <w:pPr>
              <w:rPr>
                <w:szCs w:val="24"/>
                <w:lang w:val="sl-SI"/>
              </w:rPr>
            </w:pPr>
          </w:p>
          <w:p w14:paraId="50AF8F96" w14:textId="33EF8415" w:rsidR="008F2984" w:rsidRPr="00DE7022" w:rsidRDefault="008F2984" w:rsidP="008F2984">
            <w:pPr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7A24430F" w14:textId="77777777" w:rsidR="008F2984" w:rsidRPr="00DE7022" w:rsidRDefault="008F2984" w:rsidP="008F2984">
            <w:pPr>
              <w:jc w:val="center"/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5C2D80EC" w14:textId="77777777" w:rsidR="008F2984" w:rsidRPr="00DE7022" w:rsidRDefault="008F2984" w:rsidP="008F2984">
            <w:pPr>
              <w:jc w:val="center"/>
              <w:rPr>
                <w:szCs w:val="24"/>
                <w:lang w:val="sl-SI"/>
              </w:rPr>
            </w:pPr>
          </w:p>
        </w:tc>
      </w:tr>
      <w:tr w:rsidR="00855628" w:rsidRPr="00DE7022" w14:paraId="726BBE43" w14:textId="77777777" w:rsidTr="00855628">
        <w:tc>
          <w:tcPr>
            <w:tcW w:w="2547" w:type="dxa"/>
            <w:vAlign w:val="center"/>
          </w:tcPr>
          <w:p w14:paraId="35ED8BA8" w14:textId="7B939E13" w:rsidR="00855628" w:rsidRPr="00DE7022" w:rsidRDefault="004F1380" w:rsidP="008F2984">
            <w:pPr>
              <w:rPr>
                <w:b/>
                <w:sz w:val="18"/>
                <w:szCs w:val="22"/>
                <w:lang w:val="sl-SI"/>
              </w:rPr>
            </w:pPr>
            <w:r w:rsidRPr="00DE7022">
              <w:rPr>
                <w:b/>
                <w:sz w:val="18"/>
                <w:szCs w:val="22"/>
                <w:lang w:val="sl-SI"/>
              </w:rPr>
              <w:t>Projektna dokumentacija za izvedbena del (PID)</w:t>
            </w:r>
          </w:p>
        </w:tc>
        <w:tc>
          <w:tcPr>
            <w:tcW w:w="2267" w:type="dxa"/>
            <w:vAlign w:val="center"/>
          </w:tcPr>
          <w:p w14:paraId="0D7BAA54" w14:textId="77777777" w:rsidR="00855628" w:rsidRPr="00DE7022" w:rsidRDefault="00855628" w:rsidP="008F2984">
            <w:pPr>
              <w:rPr>
                <w:szCs w:val="24"/>
                <w:lang w:val="sl-SI"/>
              </w:rPr>
            </w:pPr>
          </w:p>
          <w:p w14:paraId="75137323" w14:textId="10A46321" w:rsidR="007C5DE1" w:rsidRPr="00DE7022" w:rsidRDefault="007C5DE1" w:rsidP="008F2984">
            <w:pPr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0634EE05" w14:textId="77777777" w:rsidR="00855628" w:rsidRPr="00DE7022" w:rsidRDefault="00855628" w:rsidP="008F2984">
            <w:pPr>
              <w:jc w:val="center"/>
              <w:rPr>
                <w:szCs w:val="24"/>
                <w:lang w:val="sl-SI"/>
              </w:rPr>
            </w:pPr>
          </w:p>
        </w:tc>
        <w:tc>
          <w:tcPr>
            <w:tcW w:w="2268" w:type="dxa"/>
          </w:tcPr>
          <w:p w14:paraId="379BE34C" w14:textId="77777777" w:rsidR="00855628" w:rsidRPr="00DE7022" w:rsidRDefault="00855628" w:rsidP="008F2984">
            <w:pPr>
              <w:jc w:val="center"/>
              <w:rPr>
                <w:szCs w:val="24"/>
                <w:lang w:val="sl-SI"/>
              </w:rPr>
            </w:pPr>
          </w:p>
        </w:tc>
      </w:tr>
      <w:tr w:rsidR="004F1380" w:rsidRPr="00DE7022" w14:paraId="264365A3" w14:textId="77777777" w:rsidTr="004F1380">
        <w:tc>
          <w:tcPr>
            <w:tcW w:w="2547" w:type="dxa"/>
            <w:shd w:val="clear" w:color="auto" w:fill="FFFFFF" w:themeFill="background1"/>
            <w:vAlign w:val="center"/>
          </w:tcPr>
          <w:p w14:paraId="3CABCBEF" w14:textId="4A91086D" w:rsidR="004F1380" w:rsidRPr="00DE7022" w:rsidRDefault="004F1380" w:rsidP="008F2984">
            <w:pPr>
              <w:rPr>
                <w:b/>
                <w:sz w:val="18"/>
                <w:szCs w:val="22"/>
                <w:lang w:val="sl-SI"/>
              </w:rPr>
            </w:pPr>
            <w:r w:rsidRPr="00DE7022">
              <w:rPr>
                <w:b/>
                <w:sz w:val="18"/>
                <w:szCs w:val="22"/>
                <w:lang w:val="sl-SI"/>
              </w:rPr>
              <w:t>Drugi elementi, zahtevani skladno s projektno nalogo</w:t>
            </w:r>
          </w:p>
        </w:tc>
        <w:tc>
          <w:tcPr>
            <w:tcW w:w="2267" w:type="dxa"/>
            <w:shd w:val="clear" w:color="auto" w:fill="FFFFFF" w:themeFill="background1"/>
            <w:vAlign w:val="center"/>
          </w:tcPr>
          <w:p w14:paraId="25BB6758" w14:textId="77777777" w:rsidR="004F1380" w:rsidRPr="00DE7022" w:rsidRDefault="004F1380" w:rsidP="008F2984">
            <w:pPr>
              <w:rPr>
                <w:szCs w:val="24"/>
                <w:lang w:val="sl-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21785471" w14:textId="77777777" w:rsidR="004F1380" w:rsidRPr="00DE7022" w:rsidRDefault="004F1380" w:rsidP="008F2984">
            <w:pPr>
              <w:jc w:val="center"/>
              <w:rPr>
                <w:szCs w:val="24"/>
                <w:lang w:val="sl-SI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204C32BE" w14:textId="77777777" w:rsidR="004F1380" w:rsidRPr="00DE7022" w:rsidRDefault="004F1380" w:rsidP="008F2984">
            <w:pPr>
              <w:jc w:val="center"/>
              <w:rPr>
                <w:szCs w:val="24"/>
                <w:lang w:val="sl-SI"/>
              </w:rPr>
            </w:pPr>
          </w:p>
        </w:tc>
      </w:tr>
      <w:tr w:rsidR="008F2984" w:rsidRPr="00DE7022" w14:paraId="28AD8B47" w14:textId="77777777" w:rsidTr="00855628">
        <w:tc>
          <w:tcPr>
            <w:tcW w:w="2547" w:type="dxa"/>
            <w:shd w:val="clear" w:color="auto" w:fill="3494BA" w:themeFill="accent1"/>
            <w:vAlign w:val="center"/>
          </w:tcPr>
          <w:p w14:paraId="0E0D96A3" w14:textId="3E7D749A" w:rsidR="008F2984" w:rsidRPr="00DE7022" w:rsidRDefault="008F2984" w:rsidP="008F2984">
            <w:pPr>
              <w:rPr>
                <w:sz w:val="16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SKUPAJ</w:t>
            </w:r>
          </w:p>
        </w:tc>
        <w:tc>
          <w:tcPr>
            <w:tcW w:w="2267" w:type="dxa"/>
            <w:vAlign w:val="center"/>
          </w:tcPr>
          <w:p w14:paraId="25C8EA4E" w14:textId="77777777" w:rsidR="008F2984" w:rsidRPr="00DE7022" w:rsidRDefault="008F2984" w:rsidP="008F2984">
            <w:pPr>
              <w:rPr>
                <w:sz w:val="16"/>
                <w:lang w:val="sl-SI"/>
              </w:rPr>
            </w:pPr>
          </w:p>
          <w:p w14:paraId="252184D5" w14:textId="77777777" w:rsidR="008F2984" w:rsidRPr="00DE7022" w:rsidRDefault="008F2984" w:rsidP="008F2984">
            <w:pPr>
              <w:rPr>
                <w:sz w:val="16"/>
                <w:lang w:val="sl-SI"/>
              </w:rPr>
            </w:pPr>
          </w:p>
          <w:p w14:paraId="0EA9D704" w14:textId="11F197A7" w:rsidR="008F2984" w:rsidRPr="00DE7022" w:rsidRDefault="008F2984" w:rsidP="008F2984">
            <w:pPr>
              <w:rPr>
                <w:sz w:val="16"/>
                <w:lang w:val="sl-SI"/>
              </w:rPr>
            </w:pPr>
          </w:p>
        </w:tc>
        <w:tc>
          <w:tcPr>
            <w:tcW w:w="2268" w:type="dxa"/>
          </w:tcPr>
          <w:p w14:paraId="24AA6BAD" w14:textId="77777777" w:rsidR="008F2984" w:rsidRPr="00DE7022" w:rsidRDefault="008F2984" w:rsidP="008F2984">
            <w:pPr>
              <w:jc w:val="center"/>
              <w:rPr>
                <w:sz w:val="16"/>
                <w:lang w:val="sl-SI"/>
              </w:rPr>
            </w:pPr>
          </w:p>
        </w:tc>
        <w:tc>
          <w:tcPr>
            <w:tcW w:w="2268" w:type="dxa"/>
          </w:tcPr>
          <w:p w14:paraId="38F1A0AB" w14:textId="77777777" w:rsidR="008F2984" w:rsidRPr="00DE7022" w:rsidRDefault="008F2984" w:rsidP="008F2984">
            <w:pPr>
              <w:jc w:val="center"/>
              <w:rPr>
                <w:sz w:val="16"/>
                <w:lang w:val="sl-SI"/>
              </w:rPr>
            </w:pPr>
          </w:p>
        </w:tc>
      </w:tr>
    </w:tbl>
    <w:p w14:paraId="5BAD8E75" w14:textId="5FD3FD6D" w:rsidR="00702C49" w:rsidRPr="00DE7022" w:rsidRDefault="00702C49" w:rsidP="00702C49">
      <w:pPr>
        <w:jc w:val="both"/>
        <w:rPr>
          <w:b/>
          <w:i/>
          <w:color w:val="3494BA" w:themeColor="accent1"/>
          <w:sz w:val="4"/>
          <w:szCs w:val="4"/>
          <w:lang w:val="sl-SI"/>
        </w:rPr>
      </w:pPr>
    </w:p>
    <w:tbl>
      <w:tblPr>
        <w:tblStyle w:val="Tabelamrea"/>
        <w:tblW w:w="0" w:type="auto"/>
        <w:tblBorders>
          <w:top w:val="single" w:sz="4" w:space="0" w:color="3494BA" w:themeColor="accent1"/>
          <w:left w:val="single" w:sz="4" w:space="0" w:color="3494BA" w:themeColor="accent1"/>
          <w:bottom w:val="single" w:sz="4" w:space="0" w:color="3494BA" w:themeColor="accent1"/>
          <w:right w:val="single" w:sz="4" w:space="0" w:color="3494BA" w:themeColor="accent1"/>
          <w:insideH w:val="single" w:sz="4" w:space="0" w:color="3494BA" w:themeColor="accent1"/>
          <w:insideV w:val="single" w:sz="4" w:space="0" w:color="3494BA" w:themeColor="accent1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369EF" w:rsidRPr="00DE7022" w14:paraId="5329B1B9" w14:textId="77777777" w:rsidTr="00A32FB5">
        <w:tc>
          <w:tcPr>
            <w:tcW w:w="4675" w:type="dxa"/>
            <w:shd w:val="clear" w:color="auto" w:fill="3494BA" w:themeFill="accent1"/>
          </w:tcPr>
          <w:p w14:paraId="0415A520" w14:textId="77777777" w:rsidR="00D369EF" w:rsidRPr="00DE7022" w:rsidRDefault="00D369EF" w:rsidP="00A32FB5">
            <w:pPr>
              <w:rPr>
                <w:b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VELJAVNOST PONUDBE</w:t>
            </w:r>
          </w:p>
        </w:tc>
        <w:tc>
          <w:tcPr>
            <w:tcW w:w="4675" w:type="dxa"/>
          </w:tcPr>
          <w:p w14:paraId="4D6C69F5" w14:textId="77777777" w:rsidR="00D369EF" w:rsidRPr="00DE7022" w:rsidRDefault="00D369EF" w:rsidP="00A32FB5">
            <w:pPr>
              <w:rPr>
                <w:b/>
                <w:lang w:val="sl-SI"/>
              </w:rPr>
            </w:pPr>
            <w:r w:rsidRPr="00DE7022">
              <w:rPr>
                <w:b/>
                <w:lang w:val="sl-SI"/>
              </w:rPr>
              <w:t>120 dni po roku za oddajo ponudb</w:t>
            </w:r>
          </w:p>
        </w:tc>
      </w:tr>
    </w:tbl>
    <w:p w14:paraId="1FDC0B7C" w14:textId="77777777" w:rsidR="006A005F" w:rsidRPr="00DE7022" w:rsidRDefault="006A005F" w:rsidP="009357EF">
      <w:pPr>
        <w:rPr>
          <w:sz w:val="4"/>
          <w:szCs w:val="4"/>
          <w:lang w:val="sl-SI"/>
        </w:rPr>
      </w:pPr>
    </w:p>
    <w:tbl>
      <w:tblPr>
        <w:tblStyle w:val="Tabelamrea"/>
        <w:tblW w:w="9351" w:type="dxa"/>
        <w:tblBorders>
          <w:top w:val="single" w:sz="4" w:space="0" w:color="3494BA" w:themeColor="accent1"/>
          <w:left w:val="single" w:sz="4" w:space="0" w:color="3494BA" w:themeColor="accent1"/>
          <w:bottom w:val="single" w:sz="4" w:space="0" w:color="3494BA" w:themeColor="accent1"/>
          <w:right w:val="single" w:sz="4" w:space="0" w:color="3494BA" w:themeColor="accent1"/>
          <w:insideH w:val="single" w:sz="4" w:space="0" w:color="3494BA" w:themeColor="accent1"/>
          <w:insideV w:val="single" w:sz="4" w:space="0" w:color="3494BA" w:themeColor="accent1"/>
        </w:tblBorders>
        <w:tblLook w:val="04A0" w:firstRow="1" w:lastRow="0" w:firstColumn="1" w:lastColumn="0" w:noHBand="0" w:noVBand="1"/>
      </w:tblPr>
      <w:tblGrid>
        <w:gridCol w:w="1696"/>
        <w:gridCol w:w="1701"/>
        <w:gridCol w:w="5954"/>
      </w:tblGrid>
      <w:tr w:rsidR="00F47AA3" w:rsidRPr="00DE7022" w14:paraId="723A7B88" w14:textId="77777777" w:rsidTr="00F47AA3">
        <w:trPr>
          <w:trHeight w:val="70"/>
        </w:trPr>
        <w:tc>
          <w:tcPr>
            <w:tcW w:w="1696" w:type="dxa"/>
            <w:shd w:val="clear" w:color="auto" w:fill="3494BA" w:themeFill="accent1"/>
            <w:vAlign w:val="center"/>
          </w:tcPr>
          <w:p w14:paraId="57B14DAB" w14:textId="77777777" w:rsidR="00F47AA3" w:rsidRPr="00DE7022" w:rsidRDefault="00F47AA3" w:rsidP="00295916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KRAJ</w:t>
            </w:r>
          </w:p>
        </w:tc>
        <w:tc>
          <w:tcPr>
            <w:tcW w:w="1701" w:type="dxa"/>
            <w:shd w:val="clear" w:color="auto" w:fill="3494BA" w:themeFill="accent1"/>
            <w:vAlign w:val="center"/>
          </w:tcPr>
          <w:p w14:paraId="47FD7240" w14:textId="77777777" w:rsidR="00F47AA3" w:rsidRPr="00DE7022" w:rsidRDefault="00F47AA3" w:rsidP="00295916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DATUM</w:t>
            </w:r>
          </w:p>
        </w:tc>
        <w:tc>
          <w:tcPr>
            <w:tcW w:w="5954" w:type="dxa"/>
            <w:shd w:val="clear" w:color="auto" w:fill="3494BA" w:themeFill="accent1"/>
            <w:vAlign w:val="center"/>
          </w:tcPr>
          <w:p w14:paraId="759F101F" w14:textId="77777777" w:rsidR="00F47AA3" w:rsidRPr="00DE7022" w:rsidRDefault="00F47AA3" w:rsidP="00295916">
            <w:pPr>
              <w:jc w:val="center"/>
              <w:rPr>
                <w:b/>
                <w:color w:val="FFFFFF" w:themeColor="background1"/>
                <w:lang w:val="sl-SI"/>
              </w:rPr>
            </w:pPr>
            <w:r w:rsidRPr="00DE7022">
              <w:rPr>
                <w:b/>
                <w:color w:val="FFFFFF" w:themeColor="background1"/>
                <w:lang w:val="sl-SI"/>
              </w:rPr>
              <w:t>PODPIS IN ŽIG</w:t>
            </w:r>
          </w:p>
        </w:tc>
      </w:tr>
      <w:tr w:rsidR="00F47AA3" w:rsidRPr="00DE7022" w14:paraId="0AB444D7" w14:textId="77777777" w:rsidTr="00F47AA3">
        <w:tc>
          <w:tcPr>
            <w:tcW w:w="1696" w:type="dxa"/>
          </w:tcPr>
          <w:p w14:paraId="48A1FD6D" w14:textId="77777777" w:rsidR="00F47AA3" w:rsidRPr="00DE7022" w:rsidRDefault="00F47AA3" w:rsidP="00295916">
            <w:pPr>
              <w:jc w:val="center"/>
              <w:rPr>
                <w:lang w:val="sl-SI"/>
              </w:rPr>
            </w:pPr>
          </w:p>
          <w:p w14:paraId="09842388" w14:textId="77777777" w:rsidR="00F47AA3" w:rsidRPr="00DE7022" w:rsidRDefault="00F47AA3" w:rsidP="00295916">
            <w:pPr>
              <w:jc w:val="center"/>
              <w:rPr>
                <w:lang w:val="sl-SI"/>
              </w:rPr>
            </w:pPr>
          </w:p>
          <w:p w14:paraId="2D53BF38" w14:textId="77777777" w:rsidR="00F47AA3" w:rsidRPr="00DE7022" w:rsidRDefault="00F47AA3" w:rsidP="00FC2A2C">
            <w:pPr>
              <w:rPr>
                <w:lang w:val="sl-SI"/>
              </w:rPr>
            </w:pPr>
          </w:p>
          <w:p w14:paraId="00DBA4A2" w14:textId="77777777" w:rsidR="00F47AA3" w:rsidRPr="00DE7022" w:rsidRDefault="00F47AA3" w:rsidP="00FC2A2C">
            <w:pPr>
              <w:rPr>
                <w:lang w:val="sl-SI"/>
              </w:rPr>
            </w:pPr>
          </w:p>
        </w:tc>
        <w:tc>
          <w:tcPr>
            <w:tcW w:w="1701" w:type="dxa"/>
          </w:tcPr>
          <w:p w14:paraId="054793CD" w14:textId="77777777" w:rsidR="00F47AA3" w:rsidRPr="00DE7022" w:rsidRDefault="00F47AA3" w:rsidP="00295916">
            <w:pPr>
              <w:jc w:val="center"/>
              <w:rPr>
                <w:lang w:val="sl-SI"/>
              </w:rPr>
            </w:pPr>
          </w:p>
        </w:tc>
        <w:tc>
          <w:tcPr>
            <w:tcW w:w="5954" w:type="dxa"/>
          </w:tcPr>
          <w:p w14:paraId="097C9030" w14:textId="77777777" w:rsidR="00F47AA3" w:rsidRPr="00DE7022" w:rsidRDefault="00F47AA3" w:rsidP="00295916">
            <w:pPr>
              <w:jc w:val="center"/>
              <w:rPr>
                <w:lang w:val="sl-SI"/>
              </w:rPr>
            </w:pPr>
          </w:p>
        </w:tc>
      </w:tr>
    </w:tbl>
    <w:p w14:paraId="5E6BC05D" w14:textId="267D0326" w:rsidR="00FC773B" w:rsidRPr="00DE7022" w:rsidRDefault="00FC773B" w:rsidP="00F47AA3">
      <w:pPr>
        <w:rPr>
          <w:i/>
          <w:color w:val="3494BA" w:themeColor="accent1"/>
          <w:sz w:val="16"/>
          <w:szCs w:val="16"/>
          <w:lang w:val="sl-SI"/>
        </w:rPr>
      </w:pPr>
    </w:p>
    <w:p w14:paraId="24EE86B3" w14:textId="6DB235D9" w:rsidR="007C5DE1" w:rsidRPr="00DE7022" w:rsidRDefault="007C5DE1" w:rsidP="00F47AA3">
      <w:pPr>
        <w:rPr>
          <w:i/>
          <w:color w:val="3494BA" w:themeColor="accent1"/>
          <w:sz w:val="16"/>
          <w:szCs w:val="16"/>
          <w:lang w:val="sl-SI"/>
        </w:rPr>
      </w:pPr>
    </w:p>
    <w:p w14:paraId="68C8C835" w14:textId="41E037CE" w:rsidR="007C5DE1" w:rsidRPr="00DE7022" w:rsidRDefault="007C5DE1" w:rsidP="00F47AA3">
      <w:pPr>
        <w:rPr>
          <w:i/>
          <w:color w:val="3494BA" w:themeColor="accent1"/>
          <w:sz w:val="16"/>
          <w:szCs w:val="16"/>
          <w:lang w:val="sl-SI"/>
        </w:rPr>
      </w:pPr>
    </w:p>
    <w:p w14:paraId="51C9C07D" w14:textId="6B0D78A6" w:rsidR="007C5DE1" w:rsidRPr="00DE7022" w:rsidRDefault="007C5DE1" w:rsidP="00F47AA3">
      <w:pPr>
        <w:rPr>
          <w:i/>
          <w:color w:val="3494BA" w:themeColor="accent1"/>
          <w:sz w:val="16"/>
          <w:szCs w:val="16"/>
          <w:lang w:val="sl-SI"/>
        </w:rPr>
      </w:pPr>
    </w:p>
    <w:p w14:paraId="3290461A" w14:textId="582F473A" w:rsidR="007C5DE1" w:rsidRPr="00DE7022" w:rsidRDefault="007C5DE1" w:rsidP="00F47AA3">
      <w:pPr>
        <w:rPr>
          <w:i/>
          <w:color w:val="3494BA" w:themeColor="accent1"/>
          <w:sz w:val="16"/>
          <w:szCs w:val="16"/>
          <w:lang w:val="sl-SI"/>
        </w:rPr>
      </w:pPr>
    </w:p>
    <w:p w14:paraId="28CC6798" w14:textId="0AADE102" w:rsidR="007C5DE1" w:rsidRPr="00DE7022" w:rsidRDefault="007C5DE1" w:rsidP="00F47AA3">
      <w:pPr>
        <w:rPr>
          <w:i/>
          <w:color w:val="3494BA" w:themeColor="accent1"/>
          <w:sz w:val="16"/>
          <w:szCs w:val="16"/>
          <w:lang w:val="sl-SI"/>
        </w:rPr>
      </w:pPr>
    </w:p>
    <w:p w14:paraId="4B9DBC01" w14:textId="77777777" w:rsidR="007C5DE1" w:rsidRPr="00DE7022" w:rsidRDefault="007C5DE1" w:rsidP="00F47AA3">
      <w:pPr>
        <w:rPr>
          <w:i/>
          <w:color w:val="3494BA" w:themeColor="accent1"/>
          <w:sz w:val="16"/>
          <w:szCs w:val="16"/>
          <w:lang w:val="sl-SI"/>
        </w:rPr>
      </w:pPr>
    </w:p>
    <w:sectPr w:rsidR="007C5DE1" w:rsidRPr="00DE7022" w:rsidSect="00A6434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E6A55" w14:textId="77777777" w:rsidR="00D63F98" w:rsidRDefault="00D63F98" w:rsidP="006364E5">
      <w:pPr>
        <w:spacing w:after="0" w:line="240" w:lineRule="auto"/>
      </w:pPr>
      <w:r>
        <w:separator/>
      </w:r>
    </w:p>
  </w:endnote>
  <w:endnote w:type="continuationSeparator" w:id="0">
    <w:p w14:paraId="442AE074" w14:textId="77777777" w:rsidR="00D63F98" w:rsidRDefault="00D63F98" w:rsidP="00636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Xinwei">
    <w:altName w:val="SimSun"/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YaoTi">
    <w:altName w:val="方正姚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2206" w14:textId="77777777" w:rsidR="00480C73" w:rsidRPr="00A64340" w:rsidRDefault="00480C73" w:rsidP="00A64340">
    <w:pPr>
      <w:pStyle w:val="Noga"/>
      <w:jc w:val="center"/>
      <w:rPr>
        <w:color w:val="3494BA" w:themeColor="accent1"/>
        <w:sz w:val="16"/>
        <w:szCs w:val="16"/>
      </w:rPr>
    </w:pPr>
    <w:r w:rsidRPr="00A64340">
      <w:rPr>
        <w:color w:val="3494BA" w:themeColor="accent1"/>
        <w:sz w:val="16"/>
        <w:szCs w:val="16"/>
      </w:rPr>
      <w:t>RAZPISNA DOKUMENTACIJA ZA JAVNO NAROČILO</w:t>
    </w:r>
  </w:p>
  <w:p w14:paraId="717229C0" w14:textId="407FB6A1" w:rsidR="00480C73" w:rsidRPr="00FF4D6B" w:rsidRDefault="0012695D" w:rsidP="00CB0740">
    <w:pPr>
      <w:pStyle w:val="Noga"/>
      <w:jc w:val="center"/>
      <w:rPr>
        <w:color w:val="3494BA" w:themeColor="accent1"/>
        <w:sz w:val="16"/>
        <w:szCs w:val="16"/>
        <w:lang w:val="sl-SI"/>
      </w:rPr>
    </w:pPr>
    <w:r>
      <w:rPr>
        <w:color w:val="3494BA" w:themeColor="accent1"/>
        <w:sz w:val="16"/>
        <w:szCs w:val="16"/>
        <w:lang w:val="sl-SI"/>
      </w:rPr>
      <w:t>IZDELAVA PROJEKTNE DOKUMENTACIJE ZA II. FAZO ŠIRITVE OBJEKTA FAKULTETE ZA ZDRAVSTVENE VEDE UNIVERZE V MARIBORU, PRI KATERI SE UPOŠTEVAJO OKOLJSKI VIDIKI</w:t>
    </w:r>
  </w:p>
  <w:p w14:paraId="43B8A854" w14:textId="18CB81AB" w:rsidR="00480C73" w:rsidRPr="00FF4D6B" w:rsidRDefault="00480C73" w:rsidP="00FF4D6B">
    <w:pPr>
      <w:pStyle w:val="Noga"/>
      <w:jc w:val="center"/>
      <w:rPr>
        <w:color w:val="3494BA" w:themeColor="accent1"/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F26C0" w14:textId="77777777" w:rsidR="00D63F98" w:rsidRDefault="00D63F98" w:rsidP="006364E5">
      <w:pPr>
        <w:spacing w:after="0" w:line="240" w:lineRule="auto"/>
      </w:pPr>
      <w:r>
        <w:separator/>
      </w:r>
    </w:p>
  </w:footnote>
  <w:footnote w:type="continuationSeparator" w:id="0">
    <w:p w14:paraId="307D181D" w14:textId="77777777" w:rsidR="00D63F98" w:rsidRDefault="00D63F98" w:rsidP="00636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617F" w14:textId="77777777" w:rsidR="00480C73" w:rsidRDefault="00215F33">
    <w:pPr>
      <w:pStyle w:val="Glava"/>
    </w:pPr>
    <w:r>
      <w:rPr>
        <w:noProof/>
      </w:rPr>
      <w:pict w14:anchorId="6CBA43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17813" o:spid="_x0000_s1030" type="#_x0000_t136" style="position:absolute;margin-left:0;margin-top:0;width:513.2pt;height:146.6pt;rotation:315;z-index:-251656704;mso-position-horizontal:center;mso-position-horizontal-relative:margin;mso-position-vertical:center;mso-position-vertical-relative:margin" o:allowincell="f" fillcolor="#3494ba [3204]" stroked="f">
          <v:fill opacity=".5"/>
          <v:textpath style="font-family:&quot;Trebuchet MS&quot;;font-size:1pt" string="OSNUTE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1533" w14:textId="5EF63FEE" w:rsidR="00480C73" w:rsidRPr="00F36C02" w:rsidRDefault="00F36C02" w:rsidP="00F36C02">
    <w:pPr>
      <w:tabs>
        <w:tab w:val="left" w:pos="708"/>
        <w:tab w:val="left" w:pos="1416"/>
        <w:tab w:val="left" w:pos="2124"/>
        <w:tab w:val="left" w:pos="5820"/>
      </w:tabs>
      <w:spacing w:line="240" w:lineRule="auto"/>
      <w:jc w:val="center"/>
      <w:rPr>
        <w:rFonts w:ascii="Arial" w:eastAsia="Times New Roman" w:hAnsi="Arial" w:cs="Arial"/>
        <w:color w:val="222222"/>
        <w:sz w:val="27"/>
        <w:szCs w:val="27"/>
        <w:lang w:val="sl-SI" w:eastAsia="sl-SI"/>
      </w:rPr>
    </w:pPr>
    <w:bookmarkStart w:id="2" w:name="_Hlk491788047"/>
    <w:bookmarkStart w:id="3" w:name="_Hlk491788048"/>
    <w:bookmarkStart w:id="4" w:name="_Hlk491788049"/>
    <w:bookmarkStart w:id="5" w:name="_Hlk508790771"/>
    <w:bookmarkStart w:id="6" w:name="_Hlk508790772"/>
    <w:bookmarkStart w:id="7" w:name="_Hlk11964285"/>
    <w:bookmarkStart w:id="8" w:name="_Hlk11964286"/>
    <w:r w:rsidRPr="00BA7AE2">
      <w:rPr>
        <w:noProof/>
        <w:sz w:val="32"/>
      </w:rPr>
      <w:drawing>
        <wp:inline distT="0" distB="0" distL="0" distR="0" wp14:anchorId="5891FC1A" wp14:editId="73814BCE">
          <wp:extent cx="885825" cy="504712"/>
          <wp:effectExtent l="0" t="0" r="0" b="0"/>
          <wp:docPr id="22" name="Slika 22" descr="See the source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e the source 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4314" cy="509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aps/>
        <w:noProof/>
        <w:color w:val="808080" w:themeColor="background1" w:themeShade="80"/>
        <w:lang w:val="sl-SI" w:eastAsia="sl-SI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42462049" wp14:editId="17517381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0" name="Skupina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2" name="Skupina 1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2" name="Pravokotnik 12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ravokotnik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Pravokotnik 14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5" name="Polje z besedilom 15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B929E" w14:textId="77777777" w:rsidR="00F36C02" w:rsidRDefault="00F36C02" w:rsidP="00F36C02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8B5706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10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462049" id="Skupina 10" o:spid="_x0000_s1026" style="position:absolute;left:0;text-align:left;margin-left:82.7pt;margin-top:0;width:133.9pt;height:80.65pt;z-index:25165875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">
              <v:group id="Skupina 11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Pravokotnik 12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" fillcolor="white [3212]" stroked="f" strokeweight="1.5pt">
                  <v:fill opacity="0"/>
                  <v:stroke endcap="round"/>
                </v:rect>
                <v:shape id="Pravokotnik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" path="m,l1462822,r,1014481l638269,407899,,xe" fillcolor="#3494ba [3204]" stroked="f" strokeweight="1.5pt">
                  <v:stroke endcap="round"/>
                  <v:path arrowok="t" o:connecttype="custom" o:connectlocs="0,0;1463040,0;1463040,1014984;638364,408101;0,0" o:connectangles="0,0,0,0,0"/>
                </v:shape>
                <v:rect id="Pravokotnik 14" o:spid="_x0000_s1030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" strokecolor="white [3212]" strokeweight="1.5pt">
                  <v:fill r:id="rId3" o:title="" recolor="t" rotate="t" type="frame"/>
                  <v:stroke endcap="round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15" o:spid="_x0000_s1031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" filled="f" stroked="f" strokeweight=".5pt">
                <v:textbox inset=",7.2pt,,7.2pt">
                  <w:txbxContent>
                    <w:p w14:paraId="35BB929E" w14:textId="77777777" w:rsidR="00F36C02" w:rsidRDefault="00F36C02" w:rsidP="00F36C02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Pr="008B5706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10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caps/>
        <w:noProof/>
        <w:color w:val="808080" w:themeColor="background1" w:themeShade="80"/>
        <w:lang w:val="sl-SI" w:eastAsia="sl-SI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AC8CD51" wp14:editId="747971C4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23" name="Skupina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25" name="Skupina 25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26" name="Pravokotnik 26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Pravokotnik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Pravokotnik 28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29" name="Polje z besedilom 29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F47510" w14:textId="77777777" w:rsidR="00F36C02" w:rsidRDefault="00F36C02" w:rsidP="00F36C02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8B5706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10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C8CD51" id="Skupina 23" o:spid="_x0000_s1032" style="position:absolute;left:0;text-align:left;margin-left:82.7pt;margin-top:0;width:133.9pt;height:80.65pt;z-index:251657728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">
              <v:group id="Skupina 25" o:spid="_x0000_s103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rect id="Pravokotnik 26" o:spid="_x0000_s1034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" fillcolor="white [3212]" stroked="f" strokeweight="1.5pt">
                  <v:fill opacity="0"/>
                  <v:stroke endcap="round"/>
                </v:rect>
                <v:shape id="Pravokotnik 12" o:spid="_x0000_s103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" path="m,l1462822,r,1014481l638269,407899,,xe" fillcolor="#3494ba [3204]" stroked="f" strokeweight="1.5pt">
                  <v:stroke endcap="round"/>
                  <v:path arrowok="t" o:connecttype="custom" o:connectlocs="0,0;1463040,0;1463040,1014984;638364,408101;0,0" o:connectangles="0,0,0,0,0"/>
                </v:shape>
                <v:rect id="Pravokotnik 28" o:spid="_x0000_s1036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" strokecolor="white [3212]" strokeweight="1.5pt">
                  <v:fill r:id="rId3" o:title="" recolor="t" rotate="t" type="frame"/>
                  <v:stroke endcap="round"/>
                </v:rect>
              </v:group>
              <v:shape id="Polje z besedilom 29" o:spid="_x0000_s1037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" filled="f" stroked="f" strokeweight=".5pt">
                <v:textbox inset=",7.2pt,,7.2pt">
                  <w:txbxContent>
                    <w:p w14:paraId="77F47510" w14:textId="77777777" w:rsidR="00F36C02" w:rsidRDefault="00F36C02" w:rsidP="00F36C02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Pr="008B5706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10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caps/>
        <w:noProof/>
        <w:color w:val="808080" w:themeColor="background1" w:themeShade="80"/>
        <w:lang w:val="sl-SI" w:eastAsia="sl-SI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720E6822" wp14:editId="2DBDCAFA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30" name="Skupina 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1" name="Skupina 3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32" name="Pravokotnik 32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Pravokotnik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Pravokotnik 34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35" name="Polje z besedilom 35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2C1808" w14:textId="77777777" w:rsidR="00F36C02" w:rsidRDefault="00F36C02" w:rsidP="00F36C02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8B5706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10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20E6822" id="Skupina 30" o:spid="_x0000_s1038" style="position:absolute;left:0;text-align:left;margin-left:82.7pt;margin-top:0;width:133.9pt;height:80.65pt;z-index:25165670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">
              <v:group id="Skupina 31" o:spid="_x0000_s103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rect id="Pravokotnik 32" o:spid="_x0000_s1040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" fillcolor="white [3212]" stroked="f" strokeweight="1.5pt">
                  <v:fill opacity="0"/>
                  <v:stroke endcap="round"/>
                </v:rect>
                <v:shape id="Pravokotnik 12" o:spid="_x0000_s104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" path="m,l1462822,r,1014481l638269,407899,,xe" fillcolor="#3494ba [3204]" stroked="f" strokeweight="1.5pt">
                  <v:stroke endcap="round"/>
                  <v:path arrowok="t" o:connecttype="custom" o:connectlocs="0,0;1463040,0;1463040,1014984;638364,408101;0,0" o:connectangles="0,0,0,0,0"/>
                </v:shape>
                <v:rect id="Pravokotnik 34" o:spid="_x0000_s1042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" strokecolor="white [3212]" strokeweight="1.5pt">
                  <v:fill r:id="rId3" o:title="" recolor="t" rotate="t" type="frame"/>
                  <v:stroke endcap="round"/>
                </v:rect>
              </v:group>
              <v:shape id="Polje z besedilom 35" o:spid="_x0000_s1043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" filled="f" stroked="f" strokeweight=".5pt">
                <v:textbox inset=",7.2pt,,7.2pt">
                  <w:txbxContent>
                    <w:p w14:paraId="2A2C1808" w14:textId="77777777" w:rsidR="00F36C02" w:rsidRDefault="00F36C02" w:rsidP="00F36C02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Pr="008B5706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10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47048" w14:textId="77777777" w:rsidR="00480C73" w:rsidRDefault="00480C73">
    <w:pPr>
      <w:pStyle w:val="Glava"/>
    </w:pPr>
    <w:r>
      <w:rPr>
        <w:caps/>
        <w:noProof/>
        <w:color w:val="808080" w:themeColor="background1" w:themeShade="80"/>
        <w:lang w:val="sl-SI" w:eastAsia="sl-SI"/>
      </w:rPr>
      <mc:AlternateContent>
        <mc:Choice Requires="wpg">
          <w:drawing>
            <wp:anchor distT="0" distB="0" distL="114300" distR="114300" simplePos="0" relativeHeight="251655680" behindDoc="0" locked="0" layoutInCell="1" allowOverlap="1" wp14:anchorId="7B927CB1" wp14:editId="3DC68CF5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3" name="Skupin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4" name="Skupina 3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" name="Pravokotnik 4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Pravokotnik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ravokotnik 6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Polje z besedilom 7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09989D" w14:textId="7C4F4E30" w:rsidR="00480C73" w:rsidRDefault="00480C73">
                            <w:pPr>
                              <w:pStyle w:val="Glava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D408AC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sl-SI"/>
                              </w:rPr>
                              <w:t>1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B927CB1" id="Skupina 3" o:spid="_x0000_s1044" style="position:absolute;margin-left:82.7pt;margin-top:0;width:133.9pt;height:80.65pt;z-index:251655680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">
              <v:group id="_x0000_s104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rect id="Pravokotnik 4" o:spid="_x0000_s1046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" fillcolor="white [3212]" stroked="f" strokeweight="1.5pt">
                  <v:fill opacity="0"/>
                  <v:stroke endcap="round"/>
                </v:rect>
                <v:shape id="Pravokotnik 12" o:spid="_x0000_s104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" path="m,l1462822,r,1014481l638269,407899,,xe" fillcolor="#3494ba [3204]" stroked="f" strokeweight="1.5pt">
                  <v:stroke endcap="round"/>
                  <v:path arrowok="t" o:connecttype="custom" o:connectlocs="0,0;1463040,0;1463040,1014984;638364,408101;0,0" o:connectangles="0,0,0,0,0"/>
                </v:shape>
                <v:rect id="Pravokotnik 6" o:spid="_x0000_s1048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" strokecolor="white [3212]" strokeweight="1.5pt">
                  <v:fill r:id="rId2" o:title="" recolor="t" rotate="t" type="frame"/>
                  <v:stroke endcap="round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7" o:spid="_x0000_s1049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" filled="f" stroked="f" strokeweight=".5pt">
                <v:textbox inset=",7.2pt,,7.2pt">
                  <w:txbxContent>
                    <w:p w14:paraId="4109989D" w14:textId="7C4F4E30" w:rsidR="00480C73" w:rsidRDefault="00480C73">
                      <w:pPr>
                        <w:pStyle w:val="Glava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Pr="00D408AC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sl-SI"/>
                        </w:rPr>
                        <w:t>1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637"/>
    <w:multiLevelType w:val="hybridMultilevel"/>
    <w:tmpl w:val="35B85B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93C90"/>
    <w:multiLevelType w:val="hybridMultilevel"/>
    <w:tmpl w:val="39E2269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40D59"/>
    <w:multiLevelType w:val="multilevel"/>
    <w:tmpl w:val="1856E6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E0749E"/>
    <w:multiLevelType w:val="multilevel"/>
    <w:tmpl w:val="5104949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F2923"/>
    <w:multiLevelType w:val="hybridMultilevel"/>
    <w:tmpl w:val="BF4C7C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A35A8"/>
    <w:multiLevelType w:val="hybridMultilevel"/>
    <w:tmpl w:val="3B5CA7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B2C55"/>
    <w:multiLevelType w:val="multilevel"/>
    <w:tmpl w:val="DE7E3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DD6160"/>
    <w:multiLevelType w:val="hybridMultilevel"/>
    <w:tmpl w:val="02D4C616"/>
    <w:lvl w:ilvl="0" w:tplc="37980B7C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A51F0"/>
    <w:multiLevelType w:val="hybridMultilevel"/>
    <w:tmpl w:val="43E4FD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0785B5D"/>
    <w:multiLevelType w:val="hybridMultilevel"/>
    <w:tmpl w:val="A93611AC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30D28"/>
    <w:multiLevelType w:val="hybridMultilevel"/>
    <w:tmpl w:val="14F666F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43E98"/>
    <w:multiLevelType w:val="hybridMultilevel"/>
    <w:tmpl w:val="18BAFECE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BE0091"/>
    <w:multiLevelType w:val="hybridMultilevel"/>
    <w:tmpl w:val="D87A7A0A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C4633"/>
    <w:multiLevelType w:val="hybridMultilevel"/>
    <w:tmpl w:val="8B721602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02A7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557E5"/>
    <w:multiLevelType w:val="hybridMultilevel"/>
    <w:tmpl w:val="6CEC22C8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FBCE">
      <w:numFmt w:val="bullet"/>
      <w:lvlText w:val="–"/>
      <w:lvlJc w:val="left"/>
      <w:pPr>
        <w:ind w:left="2505" w:hanging="705"/>
      </w:pPr>
      <w:rPr>
        <w:rFonts w:ascii="Trebuchet MS" w:eastAsiaTheme="minorEastAsia" w:hAnsi="Trebuchet MS" w:cstheme="minorBid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55512"/>
    <w:multiLevelType w:val="multilevel"/>
    <w:tmpl w:val="B9A0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C645D5"/>
    <w:multiLevelType w:val="multilevel"/>
    <w:tmpl w:val="91BA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9A3BC1"/>
    <w:multiLevelType w:val="hybridMultilevel"/>
    <w:tmpl w:val="449C97A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ED2719"/>
    <w:multiLevelType w:val="hybridMultilevel"/>
    <w:tmpl w:val="05EC73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F84D4D"/>
    <w:multiLevelType w:val="hybridMultilevel"/>
    <w:tmpl w:val="95183F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72F45"/>
    <w:multiLevelType w:val="multilevel"/>
    <w:tmpl w:val="298EB1D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5E005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2626C43"/>
    <w:multiLevelType w:val="hybridMultilevel"/>
    <w:tmpl w:val="A2B8064A"/>
    <w:lvl w:ilvl="0" w:tplc="984C4208">
      <w:start w:val="20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B2817"/>
    <w:multiLevelType w:val="hybridMultilevel"/>
    <w:tmpl w:val="4888E698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E630B0"/>
    <w:multiLevelType w:val="hybridMultilevel"/>
    <w:tmpl w:val="1158C5CE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951B9"/>
    <w:multiLevelType w:val="hybridMultilevel"/>
    <w:tmpl w:val="D858447A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C5B34"/>
    <w:multiLevelType w:val="hybridMultilevel"/>
    <w:tmpl w:val="30BE43B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D670C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C707F1"/>
    <w:multiLevelType w:val="hybridMultilevel"/>
    <w:tmpl w:val="993AB9AA"/>
    <w:lvl w:ilvl="0" w:tplc="DCF8ACCA">
      <w:numFmt w:val="bullet"/>
      <w:lvlText w:val="–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97E10"/>
    <w:multiLevelType w:val="hybridMultilevel"/>
    <w:tmpl w:val="12689766"/>
    <w:lvl w:ilvl="0" w:tplc="0C2AEFA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7E2F6E"/>
    <w:multiLevelType w:val="hybridMultilevel"/>
    <w:tmpl w:val="B45A64F2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F0F11"/>
    <w:multiLevelType w:val="hybridMultilevel"/>
    <w:tmpl w:val="4C2E04F2"/>
    <w:lvl w:ilvl="0" w:tplc="22149F06">
      <w:numFmt w:val="bullet"/>
      <w:lvlText w:val="-"/>
      <w:lvlJc w:val="left"/>
      <w:pPr>
        <w:ind w:left="1065" w:hanging="705"/>
      </w:pPr>
      <w:rPr>
        <w:rFonts w:ascii="Trebuchet MS" w:eastAsiaTheme="minorEastAsia" w:hAnsi="Trebuchet M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72701"/>
    <w:multiLevelType w:val="hybridMultilevel"/>
    <w:tmpl w:val="720CA1E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690B"/>
    <w:multiLevelType w:val="hybridMultilevel"/>
    <w:tmpl w:val="0BAAECBC"/>
    <w:lvl w:ilvl="0" w:tplc="870A03F0">
      <w:start w:val="1"/>
      <w:numFmt w:val="bullet"/>
      <w:pStyle w:val="Alineja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AF3FC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DA23B58"/>
    <w:multiLevelType w:val="hybridMultilevel"/>
    <w:tmpl w:val="D16CB394"/>
    <w:lvl w:ilvl="0" w:tplc="0C2AEFA6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DAA721A"/>
    <w:multiLevelType w:val="multilevel"/>
    <w:tmpl w:val="5A9A2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10580D"/>
    <w:multiLevelType w:val="hybridMultilevel"/>
    <w:tmpl w:val="FCB8C4F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52B545A"/>
    <w:multiLevelType w:val="hybridMultilevel"/>
    <w:tmpl w:val="97C84632"/>
    <w:lvl w:ilvl="0" w:tplc="3DF654A2">
      <w:start w:val="1"/>
      <w:numFmt w:val="bullet"/>
      <w:lvlText w:val="o"/>
      <w:lvlJc w:val="left"/>
      <w:pPr>
        <w:ind w:left="1401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A6408AC">
      <w:start w:val="1"/>
      <w:numFmt w:val="bullet"/>
      <w:lvlText w:val="o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EC7E53CE">
      <w:start w:val="1"/>
      <w:numFmt w:val="bullet"/>
      <w:lvlText w:val="▪"/>
      <w:lvlJc w:val="left"/>
      <w:pPr>
        <w:ind w:left="28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9DF424DE">
      <w:start w:val="1"/>
      <w:numFmt w:val="bullet"/>
      <w:lvlText w:val="•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A6A3468">
      <w:start w:val="1"/>
      <w:numFmt w:val="bullet"/>
      <w:lvlText w:val="o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DD66318A">
      <w:start w:val="1"/>
      <w:numFmt w:val="bullet"/>
      <w:lvlText w:val="▪"/>
      <w:lvlJc w:val="left"/>
      <w:pPr>
        <w:ind w:left="50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51ECB16">
      <w:start w:val="1"/>
      <w:numFmt w:val="bullet"/>
      <w:lvlText w:val="•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168E876">
      <w:start w:val="1"/>
      <w:numFmt w:val="bullet"/>
      <w:lvlText w:val="o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0368A12">
      <w:start w:val="1"/>
      <w:numFmt w:val="bullet"/>
      <w:lvlText w:val="▪"/>
      <w:lvlJc w:val="left"/>
      <w:pPr>
        <w:ind w:left="72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267233187">
    <w:abstractNumId w:val="2"/>
  </w:num>
  <w:num w:numId="2" w16cid:durableId="1509367086">
    <w:abstractNumId w:val="18"/>
  </w:num>
  <w:num w:numId="3" w16cid:durableId="622998787">
    <w:abstractNumId w:val="12"/>
  </w:num>
  <w:num w:numId="4" w16cid:durableId="346951442">
    <w:abstractNumId w:val="33"/>
  </w:num>
  <w:num w:numId="5" w16cid:durableId="834802771">
    <w:abstractNumId w:val="37"/>
  </w:num>
  <w:num w:numId="6" w16cid:durableId="35156887">
    <w:abstractNumId w:val="8"/>
  </w:num>
  <w:num w:numId="7" w16cid:durableId="890001172">
    <w:abstractNumId w:val="36"/>
  </w:num>
  <w:num w:numId="8" w16cid:durableId="930158424">
    <w:abstractNumId w:val="5"/>
  </w:num>
  <w:num w:numId="9" w16cid:durableId="1794639324">
    <w:abstractNumId w:val="14"/>
  </w:num>
  <w:num w:numId="10" w16cid:durableId="1855223836">
    <w:abstractNumId w:val="34"/>
  </w:num>
  <w:num w:numId="11" w16cid:durableId="14327585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6153347">
    <w:abstractNumId w:val="9"/>
  </w:num>
  <w:num w:numId="13" w16cid:durableId="1095129132">
    <w:abstractNumId w:val="42"/>
  </w:num>
  <w:num w:numId="14" w16cid:durableId="1014918732">
    <w:abstractNumId w:val="30"/>
  </w:num>
  <w:num w:numId="15" w16cid:durableId="1970817877">
    <w:abstractNumId w:val="13"/>
  </w:num>
  <w:num w:numId="16" w16cid:durableId="602962248">
    <w:abstractNumId w:val="27"/>
  </w:num>
  <w:num w:numId="17" w16cid:durableId="1238905968">
    <w:abstractNumId w:val="32"/>
  </w:num>
  <w:num w:numId="18" w16cid:durableId="1559971890">
    <w:abstractNumId w:val="10"/>
  </w:num>
  <w:num w:numId="19" w16cid:durableId="1622492059">
    <w:abstractNumId w:val="15"/>
  </w:num>
  <w:num w:numId="20" w16cid:durableId="835613081">
    <w:abstractNumId w:val="22"/>
  </w:num>
  <w:num w:numId="21" w16cid:durableId="550268001">
    <w:abstractNumId w:val="21"/>
  </w:num>
  <w:num w:numId="22" w16cid:durableId="1269266678">
    <w:abstractNumId w:val="1"/>
  </w:num>
  <w:num w:numId="23" w16cid:durableId="772091528">
    <w:abstractNumId w:val="29"/>
  </w:num>
  <w:num w:numId="24" w16cid:durableId="1199776614">
    <w:abstractNumId w:val="35"/>
  </w:num>
  <w:num w:numId="25" w16cid:durableId="1459032027">
    <w:abstractNumId w:val="28"/>
  </w:num>
  <w:num w:numId="26" w16cid:durableId="1883906170">
    <w:abstractNumId w:val="11"/>
  </w:num>
  <w:num w:numId="27" w16cid:durableId="686100964">
    <w:abstractNumId w:val="39"/>
  </w:num>
  <w:num w:numId="28" w16cid:durableId="636645487">
    <w:abstractNumId w:val="0"/>
  </w:num>
  <w:num w:numId="29" w16cid:durableId="1350138984">
    <w:abstractNumId w:val="17"/>
  </w:num>
  <w:num w:numId="30" w16cid:durableId="1942570158">
    <w:abstractNumId w:val="43"/>
  </w:num>
  <w:num w:numId="31" w16cid:durableId="1508400434">
    <w:abstractNumId w:val="41"/>
  </w:num>
  <w:num w:numId="32" w16cid:durableId="1221985111">
    <w:abstractNumId w:val="40"/>
  </w:num>
  <w:num w:numId="33" w16cid:durableId="569464955">
    <w:abstractNumId w:val="19"/>
  </w:num>
  <w:num w:numId="34" w16cid:durableId="324749149">
    <w:abstractNumId w:val="20"/>
  </w:num>
  <w:num w:numId="35" w16cid:durableId="1491746498">
    <w:abstractNumId w:val="6"/>
  </w:num>
  <w:num w:numId="36" w16cid:durableId="1894777219">
    <w:abstractNumId w:val="24"/>
    <w:lvlOverride w:ilvl="0">
      <w:lvl w:ilvl="0">
        <w:numFmt w:val="decimal"/>
        <w:lvlText w:val="%1."/>
        <w:lvlJc w:val="left"/>
      </w:lvl>
    </w:lvlOverride>
  </w:num>
  <w:num w:numId="37" w16cid:durableId="303201527">
    <w:abstractNumId w:val="3"/>
    <w:lvlOverride w:ilvl="0">
      <w:lvl w:ilvl="0">
        <w:numFmt w:val="decimal"/>
        <w:lvlText w:val="%1."/>
        <w:lvlJc w:val="left"/>
      </w:lvl>
    </w:lvlOverride>
  </w:num>
  <w:num w:numId="38" w16cid:durableId="1823691910">
    <w:abstractNumId w:val="7"/>
  </w:num>
  <w:num w:numId="39" w16cid:durableId="972054975">
    <w:abstractNumId w:val="26"/>
  </w:num>
  <w:num w:numId="40" w16cid:durableId="1223365530">
    <w:abstractNumId w:val="38"/>
  </w:num>
  <w:num w:numId="41" w16cid:durableId="1912303063">
    <w:abstractNumId w:val="4"/>
  </w:num>
  <w:num w:numId="42" w16cid:durableId="1826624836">
    <w:abstractNumId w:val="25"/>
  </w:num>
  <w:num w:numId="43" w16cid:durableId="774789664">
    <w:abstractNumId w:val="16"/>
  </w:num>
  <w:num w:numId="44" w16cid:durableId="748186831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16B"/>
    <w:rsid w:val="000037F1"/>
    <w:rsid w:val="000058C0"/>
    <w:rsid w:val="00005C9D"/>
    <w:rsid w:val="00011A8F"/>
    <w:rsid w:val="00012B45"/>
    <w:rsid w:val="000136B7"/>
    <w:rsid w:val="00014BB9"/>
    <w:rsid w:val="00016673"/>
    <w:rsid w:val="000218A6"/>
    <w:rsid w:val="00022550"/>
    <w:rsid w:val="00023125"/>
    <w:rsid w:val="00030EEB"/>
    <w:rsid w:val="00032ED1"/>
    <w:rsid w:val="0003522A"/>
    <w:rsid w:val="000357FE"/>
    <w:rsid w:val="0004003D"/>
    <w:rsid w:val="0004242F"/>
    <w:rsid w:val="000428E7"/>
    <w:rsid w:val="0004358A"/>
    <w:rsid w:val="00043E57"/>
    <w:rsid w:val="00044A79"/>
    <w:rsid w:val="00045D78"/>
    <w:rsid w:val="00047789"/>
    <w:rsid w:val="0005149E"/>
    <w:rsid w:val="00052B32"/>
    <w:rsid w:val="00052DCF"/>
    <w:rsid w:val="00052E40"/>
    <w:rsid w:val="000539FB"/>
    <w:rsid w:val="0005471C"/>
    <w:rsid w:val="0005490E"/>
    <w:rsid w:val="00055153"/>
    <w:rsid w:val="0005634E"/>
    <w:rsid w:val="00064E2C"/>
    <w:rsid w:val="00066EDB"/>
    <w:rsid w:val="0008083A"/>
    <w:rsid w:val="000810E7"/>
    <w:rsid w:val="00081575"/>
    <w:rsid w:val="00081841"/>
    <w:rsid w:val="000828A3"/>
    <w:rsid w:val="00085208"/>
    <w:rsid w:val="000858F4"/>
    <w:rsid w:val="0009681D"/>
    <w:rsid w:val="000A05A9"/>
    <w:rsid w:val="000A0F29"/>
    <w:rsid w:val="000A1FD4"/>
    <w:rsid w:val="000A4963"/>
    <w:rsid w:val="000A51B6"/>
    <w:rsid w:val="000B2FD5"/>
    <w:rsid w:val="000B63D4"/>
    <w:rsid w:val="000B7DF1"/>
    <w:rsid w:val="000C06EE"/>
    <w:rsid w:val="000C2A07"/>
    <w:rsid w:val="000C4B76"/>
    <w:rsid w:val="000C603D"/>
    <w:rsid w:val="000C6BF8"/>
    <w:rsid w:val="000C7A9C"/>
    <w:rsid w:val="000D1992"/>
    <w:rsid w:val="000D31BF"/>
    <w:rsid w:val="000D34DC"/>
    <w:rsid w:val="000D6590"/>
    <w:rsid w:val="000E1309"/>
    <w:rsid w:val="000E2E96"/>
    <w:rsid w:val="000E5443"/>
    <w:rsid w:val="000E75FA"/>
    <w:rsid w:val="000F2618"/>
    <w:rsid w:val="000F2EFB"/>
    <w:rsid w:val="000F4887"/>
    <w:rsid w:val="001009B1"/>
    <w:rsid w:val="00101549"/>
    <w:rsid w:val="001017DC"/>
    <w:rsid w:val="001019A2"/>
    <w:rsid w:val="001025CA"/>
    <w:rsid w:val="00104181"/>
    <w:rsid w:val="001050CB"/>
    <w:rsid w:val="00106B28"/>
    <w:rsid w:val="00110342"/>
    <w:rsid w:val="00110C94"/>
    <w:rsid w:val="001129DB"/>
    <w:rsid w:val="00116198"/>
    <w:rsid w:val="001203FE"/>
    <w:rsid w:val="001233D2"/>
    <w:rsid w:val="00123511"/>
    <w:rsid w:val="001248AF"/>
    <w:rsid w:val="0012695D"/>
    <w:rsid w:val="00127342"/>
    <w:rsid w:val="00131263"/>
    <w:rsid w:val="001321DD"/>
    <w:rsid w:val="00134229"/>
    <w:rsid w:val="00134CF5"/>
    <w:rsid w:val="00144330"/>
    <w:rsid w:val="00146164"/>
    <w:rsid w:val="00150D4B"/>
    <w:rsid w:val="00154197"/>
    <w:rsid w:val="001568FF"/>
    <w:rsid w:val="00157E5B"/>
    <w:rsid w:val="00160669"/>
    <w:rsid w:val="001656A4"/>
    <w:rsid w:val="0016594D"/>
    <w:rsid w:val="00166384"/>
    <w:rsid w:val="00172762"/>
    <w:rsid w:val="00184AB0"/>
    <w:rsid w:val="00186FEE"/>
    <w:rsid w:val="001932E3"/>
    <w:rsid w:val="0019481A"/>
    <w:rsid w:val="00194DE2"/>
    <w:rsid w:val="00195CBF"/>
    <w:rsid w:val="00197F39"/>
    <w:rsid w:val="001A1CCB"/>
    <w:rsid w:val="001A590C"/>
    <w:rsid w:val="001A7E80"/>
    <w:rsid w:val="001B1649"/>
    <w:rsid w:val="001B170A"/>
    <w:rsid w:val="001B3151"/>
    <w:rsid w:val="001B47AC"/>
    <w:rsid w:val="001C6103"/>
    <w:rsid w:val="001C74F3"/>
    <w:rsid w:val="001D35C1"/>
    <w:rsid w:val="001D3819"/>
    <w:rsid w:val="001D400D"/>
    <w:rsid w:val="001D56D7"/>
    <w:rsid w:val="001D57F9"/>
    <w:rsid w:val="001D6314"/>
    <w:rsid w:val="001E1C84"/>
    <w:rsid w:val="001E5CE1"/>
    <w:rsid w:val="001F0D30"/>
    <w:rsid w:val="001F3307"/>
    <w:rsid w:val="00200388"/>
    <w:rsid w:val="00200462"/>
    <w:rsid w:val="00200CB9"/>
    <w:rsid w:val="00202CB1"/>
    <w:rsid w:val="002077B5"/>
    <w:rsid w:val="00207D80"/>
    <w:rsid w:val="00215C95"/>
    <w:rsid w:val="00215F33"/>
    <w:rsid w:val="00226142"/>
    <w:rsid w:val="00234509"/>
    <w:rsid w:val="00250DC3"/>
    <w:rsid w:val="00251EFE"/>
    <w:rsid w:val="002524F0"/>
    <w:rsid w:val="00252E55"/>
    <w:rsid w:val="002561D3"/>
    <w:rsid w:val="00261F98"/>
    <w:rsid w:val="002629D8"/>
    <w:rsid w:val="0026500F"/>
    <w:rsid w:val="00266B97"/>
    <w:rsid w:val="002679BF"/>
    <w:rsid w:val="00270D3A"/>
    <w:rsid w:val="00273880"/>
    <w:rsid w:val="00273AA0"/>
    <w:rsid w:val="002753CB"/>
    <w:rsid w:val="00277470"/>
    <w:rsid w:val="00280630"/>
    <w:rsid w:val="00281291"/>
    <w:rsid w:val="002828FB"/>
    <w:rsid w:val="0028353B"/>
    <w:rsid w:val="00290ACE"/>
    <w:rsid w:val="0029380F"/>
    <w:rsid w:val="00295316"/>
    <w:rsid w:val="00295916"/>
    <w:rsid w:val="002A6814"/>
    <w:rsid w:val="002A687E"/>
    <w:rsid w:val="002A78B6"/>
    <w:rsid w:val="002B195A"/>
    <w:rsid w:val="002B68DA"/>
    <w:rsid w:val="002B7F1B"/>
    <w:rsid w:val="002C2AC7"/>
    <w:rsid w:val="002C376D"/>
    <w:rsid w:val="002C484B"/>
    <w:rsid w:val="002C4D1D"/>
    <w:rsid w:val="002C53BB"/>
    <w:rsid w:val="002C5967"/>
    <w:rsid w:val="002C5D86"/>
    <w:rsid w:val="002E102D"/>
    <w:rsid w:val="002E1C36"/>
    <w:rsid w:val="002E2212"/>
    <w:rsid w:val="002F00C0"/>
    <w:rsid w:val="002F5F1F"/>
    <w:rsid w:val="002F759A"/>
    <w:rsid w:val="00301DA7"/>
    <w:rsid w:val="0030549E"/>
    <w:rsid w:val="003135DD"/>
    <w:rsid w:val="00313B93"/>
    <w:rsid w:val="0031686C"/>
    <w:rsid w:val="003171A8"/>
    <w:rsid w:val="003229E3"/>
    <w:rsid w:val="00332347"/>
    <w:rsid w:val="00334487"/>
    <w:rsid w:val="00335F27"/>
    <w:rsid w:val="00337A6F"/>
    <w:rsid w:val="00342116"/>
    <w:rsid w:val="00345723"/>
    <w:rsid w:val="0034595B"/>
    <w:rsid w:val="00354326"/>
    <w:rsid w:val="00354472"/>
    <w:rsid w:val="00355581"/>
    <w:rsid w:val="00356A72"/>
    <w:rsid w:val="003606C8"/>
    <w:rsid w:val="003641E5"/>
    <w:rsid w:val="00365097"/>
    <w:rsid w:val="00366688"/>
    <w:rsid w:val="00371388"/>
    <w:rsid w:val="003767A4"/>
    <w:rsid w:val="00376DCE"/>
    <w:rsid w:val="00377A11"/>
    <w:rsid w:val="00381A09"/>
    <w:rsid w:val="003839D5"/>
    <w:rsid w:val="00384544"/>
    <w:rsid w:val="00384D19"/>
    <w:rsid w:val="00386B11"/>
    <w:rsid w:val="00391517"/>
    <w:rsid w:val="0039681A"/>
    <w:rsid w:val="003A1F57"/>
    <w:rsid w:val="003A5C51"/>
    <w:rsid w:val="003A7AC6"/>
    <w:rsid w:val="003B0AA4"/>
    <w:rsid w:val="003B2A5A"/>
    <w:rsid w:val="003B4B5C"/>
    <w:rsid w:val="003B7075"/>
    <w:rsid w:val="003B7A3C"/>
    <w:rsid w:val="003C7005"/>
    <w:rsid w:val="003D283F"/>
    <w:rsid w:val="003D3755"/>
    <w:rsid w:val="003D5E17"/>
    <w:rsid w:val="003E0357"/>
    <w:rsid w:val="003E0B78"/>
    <w:rsid w:val="003E0C54"/>
    <w:rsid w:val="003E6182"/>
    <w:rsid w:val="003E6CFF"/>
    <w:rsid w:val="003E790E"/>
    <w:rsid w:val="003F7B9E"/>
    <w:rsid w:val="003F7C92"/>
    <w:rsid w:val="004011F0"/>
    <w:rsid w:val="00401FDC"/>
    <w:rsid w:val="0040226A"/>
    <w:rsid w:val="00402F35"/>
    <w:rsid w:val="0040534B"/>
    <w:rsid w:val="004068B4"/>
    <w:rsid w:val="004101DC"/>
    <w:rsid w:val="00412DC3"/>
    <w:rsid w:val="004145E0"/>
    <w:rsid w:val="00420FD0"/>
    <w:rsid w:val="0042310F"/>
    <w:rsid w:val="00426E5B"/>
    <w:rsid w:val="004310B3"/>
    <w:rsid w:val="00431BEF"/>
    <w:rsid w:val="0043359E"/>
    <w:rsid w:val="00433BBF"/>
    <w:rsid w:val="00435F2F"/>
    <w:rsid w:val="00441BF7"/>
    <w:rsid w:val="00445E23"/>
    <w:rsid w:val="00450B97"/>
    <w:rsid w:val="00454436"/>
    <w:rsid w:val="00455E00"/>
    <w:rsid w:val="0046652A"/>
    <w:rsid w:val="00467DB2"/>
    <w:rsid w:val="00470620"/>
    <w:rsid w:val="00471B84"/>
    <w:rsid w:val="00475303"/>
    <w:rsid w:val="004763D8"/>
    <w:rsid w:val="00480C73"/>
    <w:rsid w:val="004821C7"/>
    <w:rsid w:val="004825B0"/>
    <w:rsid w:val="00485184"/>
    <w:rsid w:val="00487C4C"/>
    <w:rsid w:val="004933C6"/>
    <w:rsid w:val="00494E0C"/>
    <w:rsid w:val="00496525"/>
    <w:rsid w:val="004A3227"/>
    <w:rsid w:val="004A51AC"/>
    <w:rsid w:val="004A57E3"/>
    <w:rsid w:val="004A5EF8"/>
    <w:rsid w:val="004B15F6"/>
    <w:rsid w:val="004B3101"/>
    <w:rsid w:val="004B6DC4"/>
    <w:rsid w:val="004C133C"/>
    <w:rsid w:val="004C2E8C"/>
    <w:rsid w:val="004C338F"/>
    <w:rsid w:val="004C5D30"/>
    <w:rsid w:val="004C5E81"/>
    <w:rsid w:val="004D087F"/>
    <w:rsid w:val="004D0C6A"/>
    <w:rsid w:val="004D50DE"/>
    <w:rsid w:val="004D5426"/>
    <w:rsid w:val="004D55D2"/>
    <w:rsid w:val="004D593F"/>
    <w:rsid w:val="004D5FE9"/>
    <w:rsid w:val="004D6C1B"/>
    <w:rsid w:val="004E4B19"/>
    <w:rsid w:val="004E76B6"/>
    <w:rsid w:val="004F0F8B"/>
    <w:rsid w:val="004F1380"/>
    <w:rsid w:val="004F3DEA"/>
    <w:rsid w:val="005029C7"/>
    <w:rsid w:val="00506D07"/>
    <w:rsid w:val="0051003E"/>
    <w:rsid w:val="005140BF"/>
    <w:rsid w:val="00516490"/>
    <w:rsid w:val="005174B5"/>
    <w:rsid w:val="005242EF"/>
    <w:rsid w:val="00527069"/>
    <w:rsid w:val="005308FE"/>
    <w:rsid w:val="00531526"/>
    <w:rsid w:val="005331CB"/>
    <w:rsid w:val="00534B13"/>
    <w:rsid w:val="00534D7E"/>
    <w:rsid w:val="00537AFA"/>
    <w:rsid w:val="00541CD9"/>
    <w:rsid w:val="00542699"/>
    <w:rsid w:val="00542897"/>
    <w:rsid w:val="00544A89"/>
    <w:rsid w:val="00545F63"/>
    <w:rsid w:val="005502FF"/>
    <w:rsid w:val="005516A4"/>
    <w:rsid w:val="00553C7D"/>
    <w:rsid w:val="00560548"/>
    <w:rsid w:val="0056188A"/>
    <w:rsid w:val="0056500E"/>
    <w:rsid w:val="00567C00"/>
    <w:rsid w:val="00567D76"/>
    <w:rsid w:val="00580892"/>
    <w:rsid w:val="00581D07"/>
    <w:rsid w:val="005861A6"/>
    <w:rsid w:val="00590D3E"/>
    <w:rsid w:val="005A216D"/>
    <w:rsid w:val="005A27BD"/>
    <w:rsid w:val="005A7C5F"/>
    <w:rsid w:val="005B0617"/>
    <w:rsid w:val="005B3C9E"/>
    <w:rsid w:val="005B6C0A"/>
    <w:rsid w:val="005C2106"/>
    <w:rsid w:val="005C3376"/>
    <w:rsid w:val="005C574A"/>
    <w:rsid w:val="005C763C"/>
    <w:rsid w:val="005C7EAE"/>
    <w:rsid w:val="005D4AFC"/>
    <w:rsid w:val="005D5418"/>
    <w:rsid w:val="005D567E"/>
    <w:rsid w:val="005D6FB7"/>
    <w:rsid w:val="005E0FA6"/>
    <w:rsid w:val="005E2461"/>
    <w:rsid w:val="005E2807"/>
    <w:rsid w:val="005E48A9"/>
    <w:rsid w:val="005F420C"/>
    <w:rsid w:val="005F60C4"/>
    <w:rsid w:val="006011C8"/>
    <w:rsid w:val="00603404"/>
    <w:rsid w:val="00604969"/>
    <w:rsid w:val="0060623D"/>
    <w:rsid w:val="00611858"/>
    <w:rsid w:val="00614CFF"/>
    <w:rsid w:val="00615B35"/>
    <w:rsid w:val="00621BB7"/>
    <w:rsid w:val="00621E2A"/>
    <w:rsid w:val="00621F37"/>
    <w:rsid w:val="00623909"/>
    <w:rsid w:val="00625F48"/>
    <w:rsid w:val="00626E4C"/>
    <w:rsid w:val="006274B8"/>
    <w:rsid w:val="00632288"/>
    <w:rsid w:val="00635614"/>
    <w:rsid w:val="006364E5"/>
    <w:rsid w:val="006365F6"/>
    <w:rsid w:val="0063785C"/>
    <w:rsid w:val="0064082A"/>
    <w:rsid w:val="00644FE0"/>
    <w:rsid w:val="006544F6"/>
    <w:rsid w:val="00660610"/>
    <w:rsid w:val="00660BE3"/>
    <w:rsid w:val="0066294E"/>
    <w:rsid w:val="00665AEB"/>
    <w:rsid w:val="00667331"/>
    <w:rsid w:val="00670AB2"/>
    <w:rsid w:val="00670B84"/>
    <w:rsid w:val="00672206"/>
    <w:rsid w:val="00676478"/>
    <w:rsid w:val="00676BD4"/>
    <w:rsid w:val="00677A12"/>
    <w:rsid w:val="006820B9"/>
    <w:rsid w:val="00682222"/>
    <w:rsid w:val="00685D03"/>
    <w:rsid w:val="00686D55"/>
    <w:rsid w:val="00692B95"/>
    <w:rsid w:val="006932E8"/>
    <w:rsid w:val="006A005F"/>
    <w:rsid w:val="006A2D1D"/>
    <w:rsid w:val="006A3A06"/>
    <w:rsid w:val="006A4901"/>
    <w:rsid w:val="006A5528"/>
    <w:rsid w:val="006B690C"/>
    <w:rsid w:val="006C252F"/>
    <w:rsid w:val="006C496B"/>
    <w:rsid w:val="006C5B70"/>
    <w:rsid w:val="006C5D6B"/>
    <w:rsid w:val="006D4D44"/>
    <w:rsid w:val="006D6C0D"/>
    <w:rsid w:val="006D7551"/>
    <w:rsid w:val="006E4A8F"/>
    <w:rsid w:val="006E6ED6"/>
    <w:rsid w:val="006F1A29"/>
    <w:rsid w:val="006F2260"/>
    <w:rsid w:val="006F5FD4"/>
    <w:rsid w:val="006F66BE"/>
    <w:rsid w:val="00702C49"/>
    <w:rsid w:val="00702C90"/>
    <w:rsid w:val="0070367D"/>
    <w:rsid w:val="007042D9"/>
    <w:rsid w:val="007062CB"/>
    <w:rsid w:val="007067B0"/>
    <w:rsid w:val="00711D3F"/>
    <w:rsid w:val="0072238D"/>
    <w:rsid w:val="007258FF"/>
    <w:rsid w:val="00726BAF"/>
    <w:rsid w:val="007368A7"/>
    <w:rsid w:val="007447BB"/>
    <w:rsid w:val="007453FE"/>
    <w:rsid w:val="00745599"/>
    <w:rsid w:val="007479A8"/>
    <w:rsid w:val="00751AE3"/>
    <w:rsid w:val="007625C7"/>
    <w:rsid w:val="00767A18"/>
    <w:rsid w:val="0077336A"/>
    <w:rsid w:val="007736E2"/>
    <w:rsid w:val="00773881"/>
    <w:rsid w:val="00773933"/>
    <w:rsid w:val="00773C88"/>
    <w:rsid w:val="0077564C"/>
    <w:rsid w:val="00775CB8"/>
    <w:rsid w:val="00781D5B"/>
    <w:rsid w:val="00781DD4"/>
    <w:rsid w:val="0078378B"/>
    <w:rsid w:val="00784489"/>
    <w:rsid w:val="00784796"/>
    <w:rsid w:val="007905E1"/>
    <w:rsid w:val="007952FB"/>
    <w:rsid w:val="00797188"/>
    <w:rsid w:val="007A1B19"/>
    <w:rsid w:val="007A3894"/>
    <w:rsid w:val="007A3A69"/>
    <w:rsid w:val="007A422B"/>
    <w:rsid w:val="007A43BF"/>
    <w:rsid w:val="007B0EA0"/>
    <w:rsid w:val="007B1A1F"/>
    <w:rsid w:val="007B39D9"/>
    <w:rsid w:val="007B3B99"/>
    <w:rsid w:val="007B3F57"/>
    <w:rsid w:val="007C5DE1"/>
    <w:rsid w:val="007C69E3"/>
    <w:rsid w:val="007D131C"/>
    <w:rsid w:val="007D2EC5"/>
    <w:rsid w:val="007E145E"/>
    <w:rsid w:val="007E73FE"/>
    <w:rsid w:val="007F385C"/>
    <w:rsid w:val="007F4974"/>
    <w:rsid w:val="007F6C1D"/>
    <w:rsid w:val="00803E63"/>
    <w:rsid w:val="00807441"/>
    <w:rsid w:val="00812DC4"/>
    <w:rsid w:val="00821E74"/>
    <w:rsid w:val="0082426B"/>
    <w:rsid w:val="008258D1"/>
    <w:rsid w:val="008271CC"/>
    <w:rsid w:val="00831ED5"/>
    <w:rsid w:val="008342C6"/>
    <w:rsid w:val="00840D83"/>
    <w:rsid w:val="00841277"/>
    <w:rsid w:val="00847EE0"/>
    <w:rsid w:val="008507FA"/>
    <w:rsid w:val="00851CAF"/>
    <w:rsid w:val="008544CF"/>
    <w:rsid w:val="00855628"/>
    <w:rsid w:val="008606C6"/>
    <w:rsid w:val="00862A56"/>
    <w:rsid w:val="00865781"/>
    <w:rsid w:val="00867216"/>
    <w:rsid w:val="00870A41"/>
    <w:rsid w:val="00871611"/>
    <w:rsid w:val="0087206C"/>
    <w:rsid w:val="00872F83"/>
    <w:rsid w:val="00873CFF"/>
    <w:rsid w:val="00875D71"/>
    <w:rsid w:val="008A4E1E"/>
    <w:rsid w:val="008B1C6A"/>
    <w:rsid w:val="008B733B"/>
    <w:rsid w:val="008B7BE6"/>
    <w:rsid w:val="008C2318"/>
    <w:rsid w:val="008C4303"/>
    <w:rsid w:val="008C47C5"/>
    <w:rsid w:val="008C5CD0"/>
    <w:rsid w:val="008E0445"/>
    <w:rsid w:val="008E0AED"/>
    <w:rsid w:val="008E183B"/>
    <w:rsid w:val="008E3CEB"/>
    <w:rsid w:val="008E3EAF"/>
    <w:rsid w:val="008F00A4"/>
    <w:rsid w:val="008F2984"/>
    <w:rsid w:val="008F2A92"/>
    <w:rsid w:val="008F5DA7"/>
    <w:rsid w:val="009011C1"/>
    <w:rsid w:val="00914A77"/>
    <w:rsid w:val="0091724E"/>
    <w:rsid w:val="009214D4"/>
    <w:rsid w:val="00925A3D"/>
    <w:rsid w:val="009268F8"/>
    <w:rsid w:val="00927507"/>
    <w:rsid w:val="009307C0"/>
    <w:rsid w:val="00930BB2"/>
    <w:rsid w:val="009325AA"/>
    <w:rsid w:val="009357EF"/>
    <w:rsid w:val="009358A4"/>
    <w:rsid w:val="00935B37"/>
    <w:rsid w:val="0094017D"/>
    <w:rsid w:val="00941300"/>
    <w:rsid w:val="00943722"/>
    <w:rsid w:val="00943E8A"/>
    <w:rsid w:val="0094686A"/>
    <w:rsid w:val="00954CBD"/>
    <w:rsid w:val="00957166"/>
    <w:rsid w:val="009645A8"/>
    <w:rsid w:val="00965D13"/>
    <w:rsid w:val="00966B31"/>
    <w:rsid w:val="00966BB6"/>
    <w:rsid w:val="00966D0C"/>
    <w:rsid w:val="00974AE9"/>
    <w:rsid w:val="00975572"/>
    <w:rsid w:val="009856C0"/>
    <w:rsid w:val="0098649F"/>
    <w:rsid w:val="009868D1"/>
    <w:rsid w:val="00991711"/>
    <w:rsid w:val="00992472"/>
    <w:rsid w:val="00994060"/>
    <w:rsid w:val="00994D5D"/>
    <w:rsid w:val="00997B1B"/>
    <w:rsid w:val="009A15FC"/>
    <w:rsid w:val="009B22D8"/>
    <w:rsid w:val="009B2831"/>
    <w:rsid w:val="009B5564"/>
    <w:rsid w:val="009B5E33"/>
    <w:rsid w:val="009B7117"/>
    <w:rsid w:val="009C1220"/>
    <w:rsid w:val="009C17D1"/>
    <w:rsid w:val="009C3FA6"/>
    <w:rsid w:val="009D0A97"/>
    <w:rsid w:val="009D15A2"/>
    <w:rsid w:val="009D1B13"/>
    <w:rsid w:val="009D30AF"/>
    <w:rsid w:val="009D4380"/>
    <w:rsid w:val="009D446D"/>
    <w:rsid w:val="009E571B"/>
    <w:rsid w:val="009E6FBF"/>
    <w:rsid w:val="009E7BC2"/>
    <w:rsid w:val="009F369E"/>
    <w:rsid w:val="009F77C7"/>
    <w:rsid w:val="00A1122A"/>
    <w:rsid w:val="00A129CD"/>
    <w:rsid w:val="00A129FB"/>
    <w:rsid w:val="00A16159"/>
    <w:rsid w:val="00A21003"/>
    <w:rsid w:val="00A21E9F"/>
    <w:rsid w:val="00A223EA"/>
    <w:rsid w:val="00A32984"/>
    <w:rsid w:val="00A32FB5"/>
    <w:rsid w:val="00A44B0E"/>
    <w:rsid w:val="00A503EF"/>
    <w:rsid w:val="00A507EE"/>
    <w:rsid w:val="00A516C5"/>
    <w:rsid w:val="00A52048"/>
    <w:rsid w:val="00A53EDE"/>
    <w:rsid w:val="00A568A8"/>
    <w:rsid w:val="00A62584"/>
    <w:rsid w:val="00A62D45"/>
    <w:rsid w:val="00A637A0"/>
    <w:rsid w:val="00A64340"/>
    <w:rsid w:val="00A646B7"/>
    <w:rsid w:val="00A6580A"/>
    <w:rsid w:val="00A660FB"/>
    <w:rsid w:val="00A70252"/>
    <w:rsid w:val="00A70D69"/>
    <w:rsid w:val="00A7100B"/>
    <w:rsid w:val="00A75685"/>
    <w:rsid w:val="00A75F1B"/>
    <w:rsid w:val="00A771C9"/>
    <w:rsid w:val="00A8021D"/>
    <w:rsid w:val="00A86406"/>
    <w:rsid w:val="00A91118"/>
    <w:rsid w:val="00A925A0"/>
    <w:rsid w:val="00A97A13"/>
    <w:rsid w:val="00AA12F2"/>
    <w:rsid w:val="00AA1C87"/>
    <w:rsid w:val="00AA3009"/>
    <w:rsid w:val="00AA42FD"/>
    <w:rsid w:val="00AB0407"/>
    <w:rsid w:val="00AB124F"/>
    <w:rsid w:val="00AB17A2"/>
    <w:rsid w:val="00AB4261"/>
    <w:rsid w:val="00AB76CA"/>
    <w:rsid w:val="00AC0FAF"/>
    <w:rsid w:val="00AC22E6"/>
    <w:rsid w:val="00AC239C"/>
    <w:rsid w:val="00AC3EAA"/>
    <w:rsid w:val="00AC4BAC"/>
    <w:rsid w:val="00AC504B"/>
    <w:rsid w:val="00AC6EA4"/>
    <w:rsid w:val="00AD0416"/>
    <w:rsid w:val="00AD2CE0"/>
    <w:rsid w:val="00AD4A7C"/>
    <w:rsid w:val="00AD51EE"/>
    <w:rsid w:val="00AE082A"/>
    <w:rsid w:val="00AE0CD2"/>
    <w:rsid w:val="00AE1AFF"/>
    <w:rsid w:val="00AE6E1F"/>
    <w:rsid w:val="00AE7911"/>
    <w:rsid w:val="00AF0099"/>
    <w:rsid w:val="00AF248D"/>
    <w:rsid w:val="00AF35C8"/>
    <w:rsid w:val="00B050DC"/>
    <w:rsid w:val="00B051C7"/>
    <w:rsid w:val="00B1118F"/>
    <w:rsid w:val="00B1221C"/>
    <w:rsid w:val="00B137E6"/>
    <w:rsid w:val="00B14746"/>
    <w:rsid w:val="00B22795"/>
    <w:rsid w:val="00B26209"/>
    <w:rsid w:val="00B264FB"/>
    <w:rsid w:val="00B3528F"/>
    <w:rsid w:val="00B36BA7"/>
    <w:rsid w:val="00B41A03"/>
    <w:rsid w:val="00B41E5B"/>
    <w:rsid w:val="00B47E67"/>
    <w:rsid w:val="00B5166B"/>
    <w:rsid w:val="00B56092"/>
    <w:rsid w:val="00B576A7"/>
    <w:rsid w:val="00B60612"/>
    <w:rsid w:val="00B61F16"/>
    <w:rsid w:val="00B6370A"/>
    <w:rsid w:val="00B65013"/>
    <w:rsid w:val="00B6639E"/>
    <w:rsid w:val="00B6758E"/>
    <w:rsid w:val="00B67827"/>
    <w:rsid w:val="00B70468"/>
    <w:rsid w:val="00B72C92"/>
    <w:rsid w:val="00B72F8A"/>
    <w:rsid w:val="00B73661"/>
    <w:rsid w:val="00B7445E"/>
    <w:rsid w:val="00B76BCF"/>
    <w:rsid w:val="00B76CED"/>
    <w:rsid w:val="00B7731B"/>
    <w:rsid w:val="00B81E5D"/>
    <w:rsid w:val="00B83B9F"/>
    <w:rsid w:val="00B852D9"/>
    <w:rsid w:val="00B901B4"/>
    <w:rsid w:val="00B94FCD"/>
    <w:rsid w:val="00B96548"/>
    <w:rsid w:val="00BA2AC8"/>
    <w:rsid w:val="00BA2F01"/>
    <w:rsid w:val="00BA35DB"/>
    <w:rsid w:val="00BA5DD1"/>
    <w:rsid w:val="00BB54DC"/>
    <w:rsid w:val="00BC0105"/>
    <w:rsid w:val="00BD156A"/>
    <w:rsid w:val="00BD2C51"/>
    <w:rsid w:val="00BD59AA"/>
    <w:rsid w:val="00BD5D9E"/>
    <w:rsid w:val="00BE0506"/>
    <w:rsid w:val="00BE3047"/>
    <w:rsid w:val="00BE577D"/>
    <w:rsid w:val="00BE7E9C"/>
    <w:rsid w:val="00BF0062"/>
    <w:rsid w:val="00BF4032"/>
    <w:rsid w:val="00BF564F"/>
    <w:rsid w:val="00BF601B"/>
    <w:rsid w:val="00BF69FA"/>
    <w:rsid w:val="00C029BE"/>
    <w:rsid w:val="00C03668"/>
    <w:rsid w:val="00C13D86"/>
    <w:rsid w:val="00C176AC"/>
    <w:rsid w:val="00C22286"/>
    <w:rsid w:val="00C35B6B"/>
    <w:rsid w:val="00C36094"/>
    <w:rsid w:val="00C3675E"/>
    <w:rsid w:val="00C42195"/>
    <w:rsid w:val="00C42BE5"/>
    <w:rsid w:val="00C43675"/>
    <w:rsid w:val="00C45249"/>
    <w:rsid w:val="00C45403"/>
    <w:rsid w:val="00C45705"/>
    <w:rsid w:val="00C47453"/>
    <w:rsid w:val="00C517E1"/>
    <w:rsid w:val="00C52BAF"/>
    <w:rsid w:val="00C542B3"/>
    <w:rsid w:val="00C55599"/>
    <w:rsid w:val="00C60D39"/>
    <w:rsid w:val="00C629D0"/>
    <w:rsid w:val="00C647C7"/>
    <w:rsid w:val="00C656EB"/>
    <w:rsid w:val="00C700D5"/>
    <w:rsid w:val="00C76C32"/>
    <w:rsid w:val="00C779EA"/>
    <w:rsid w:val="00C77ED7"/>
    <w:rsid w:val="00C82068"/>
    <w:rsid w:val="00C83288"/>
    <w:rsid w:val="00C83B8C"/>
    <w:rsid w:val="00C868F6"/>
    <w:rsid w:val="00C86FF6"/>
    <w:rsid w:val="00C87575"/>
    <w:rsid w:val="00C90094"/>
    <w:rsid w:val="00C93304"/>
    <w:rsid w:val="00C93DEA"/>
    <w:rsid w:val="00CA316B"/>
    <w:rsid w:val="00CA3210"/>
    <w:rsid w:val="00CA5C7C"/>
    <w:rsid w:val="00CB0740"/>
    <w:rsid w:val="00CB4A63"/>
    <w:rsid w:val="00CB4CCB"/>
    <w:rsid w:val="00CB543F"/>
    <w:rsid w:val="00CB57FE"/>
    <w:rsid w:val="00CB6F65"/>
    <w:rsid w:val="00CC0FB4"/>
    <w:rsid w:val="00CC63CA"/>
    <w:rsid w:val="00CC7F51"/>
    <w:rsid w:val="00CD2082"/>
    <w:rsid w:val="00CD20B3"/>
    <w:rsid w:val="00CD6772"/>
    <w:rsid w:val="00CD7025"/>
    <w:rsid w:val="00CE4058"/>
    <w:rsid w:val="00CE6B61"/>
    <w:rsid w:val="00CE6D31"/>
    <w:rsid w:val="00CF1555"/>
    <w:rsid w:val="00CF1CBC"/>
    <w:rsid w:val="00CF34D9"/>
    <w:rsid w:val="00CF3C40"/>
    <w:rsid w:val="00D00F4A"/>
    <w:rsid w:val="00D016E7"/>
    <w:rsid w:val="00D1103E"/>
    <w:rsid w:val="00D15431"/>
    <w:rsid w:val="00D17AA5"/>
    <w:rsid w:val="00D20621"/>
    <w:rsid w:val="00D210F8"/>
    <w:rsid w:val="00D224CE"/>
    <w:rsid w:val="00D22EAF"/>
    <w:rsid w:val="00D22F85"/>
    <w:rsid w:val="00D31658"/>
    <w:rsid w:val="00D366CB"/>
    <w:rsid w:val="00D369EF"/>
    <w:rsid w:val="00D370D0"/>
    <w:rsid w:val="00D408AC"/>
    <w:rsid w:val="00D42E32"/>
    <w:rsid w:val="00D44A9F"/>
    <w:rsid w:val="00D45850"/>
    <w:rsid w:val="00D45867"/>
    <w:rsid w:val="00D461CB"/>
    <w:rsid w:val="00D46C79"/>
    <w:rsid w:val="00D47FB1"/>
    <w:rsid w:val="00D50DA9"/>
    <w:rsid w:val="00D5210A"/>
    <w:rsid w:val="00D53023"/>
    <w:rsid w:val="00D536A6"/>
    <w:rsid w:val="00D61A1C"/>
    <w:rsid w:val="00D63131"/>
    <w:rsid w:val="00D63F98"/>
    <w:rsid w:val="00D663BF"/>
    <w:rsid w:val="00D66C59"/>
    <w:rsid w:val="00D7537A"/>
    <w:rsid w:val="00D75F71"/>
    <w:rsid w:val="00D77501"/>
    <w:rsid w:val="00D775DE"/>
    <w:rsid w:val="00D80269"/>
    <w:rsid w:val="00D81EE0"/>
    <w:rsid w:val="00D81F1C"/>
    <w:rsid w:val="00D85C2A"/>
    <w:rsid w:val="00D95810"/>
    <w:rsid w:val="00D96778"/>
    <w:rsid w:val="00D97273"/>
    <w:rsid w:val="00DA038F"/>
    <w:rsid w:val="00DA76DA"/>
    <w:rsid w:val="00DA7BAC"/>
    <w:rsid w:val="00DA7C30"/>
    <w:rsid w:val="00DB60CC"/>
    <w:rsid w:val="00DC6368"/>
    <w:rsid w:val="00DC6F9D"/>
    <w:rsid w:val="00DD1D39"/>
    <w:rsid w:val="00DD201C"/>
    <w:rsid w:val="00DD597B"/>
    <w:rsid w:val="00DE1BEC"/>
    <w:rsid w:val="00DE232F"/>
    <w:rsid w:val="00DE4B00"/>
    <w:rsid w:val="00DE5703"/>
    <w:rsid w:val="00DE7022"/>
    <w:rsid w:val="00DE73FD"/>
    <w:rsid w:val="00DE7627"/>
    <w:rsid w:val="00DF4723"/>
    <w:rsid w:val="00DF4B4B"/>
    <w:rsid w:val="00DF4C5C"/>
    <w:rsid w:val="00DF6DB6"/>
    <w:rsid w:val="00DF79C6"/>
    <w:rsid w:val="00E01159"/>
    <w:rsid w:val="00E02106"/>
    <w:rsid w:val="00E04250"/>
    <w:rsid w:val="00E053E2"/>
    <w:rsid w:val="00E12FEC"/>
    <w:rsid w:val="00E16D20"/>
    <w:rsid w:val="00E235AE"/>
    <w:rsid w:val="00E25BDD"/>
    <w:rsid w:val="00E327B5"/>
    <w:rsid w:val="00E33928"/>
    <w:rsid w:val="00E34020"/>
    <w:rsid w:val="00E3418C"/>
    <w:rsid w:val="00E373FA"/>
    <w:rsid w:val="00E40222"/>
    <w:rsid w:val="00E44ADF"/>
    <w:rsid w:val="00E5092E"/>
    <w:rsid w:val="00E50AD3"/>
    <w:rsid w:val="00E51612"/>
    <w:rsid w:val="00E57686"/>
    <w:rsid w:val="00E61CED"/>
    <w:rsid w:val="00E67A23"/>
    <w:rsid w:val="00E70F01"/>
    <w:rsid w:val="00E722BC"/>
    <w:rsid w:val="00E80E34"/>
    <w:rsid w:val="00E84706"/>
    <w:rsid w:val="00E86722"/>
    <w:rsid w:val="00E91233"/>
    <w:rsid w:val="00E9315F"/>
    <w:rsid w:val="00E9429F"/>
    <w:rsid w:val="00E949B3"/>
    <w:rsid w:val="00EA267C"/>
    <w:rsid w:val="00EA2996"/>
    <w:rsid w:val="00EA6962"/>
    <w:rsid w:val="00EB1D6D"/>
    <w:rsid w:val="00EB20D2"/>
    <w:rsid w:val="00EB25A5"/>
    <w:rsid w:val="00EB4CA8"/>
    <w:rsid w:val="00EB4D8F"/>
    <w:rsid w:val="00EB5D7B"/>
    <w:rsid w:val="00EC16BB"/>
    <w:rsid w:val="00EC34F2"/>
    <w:rsid w:val="00EC55C7"/>
    <w:rsid w:val="00ED3909"/>
    <w:rsid w:val="00EE1516"/>
    <w:rsid w:val="00EE19FC"/>
    <w:rsid w:val="00EE1A32"/>
    <w:rsid w:val="00EE321E"/>
    <w:rsid w:val="00EE6B06"/>
    <w:rsid w:val="00EF2584"/>
    <w:rsid w:val="00EF4584"/>
    <w:rsid w:val="00EF504B"/>
    <w:rsid w:val="00EF76B6"/>
    <w:rsid w:val="00F0066E"/>
    <w:rsid w:val="00F01408"/>
    <w:rsid w:val="00F0211F"/>
    <w:rsid w:val="00F03FB4"/>
    <w:rsid w:val="00F05E1C"/>
    <w:rsid w:val="00F0670D"/>
    <w:rsid w:val="00F077FF"/>
    <w:rsid w:val="00F1300A"/>
    <w:rsid w:val="00F23F22"/>
    <w:rsid w:val="00F24277"/>
    <w:rsid w:val="00F30937"/>
    <w:rsid w:val="00F30FA9"/>
    <w:rsid w:val="00F34754"/>
    <w:rsid w:val="00F36C02"/>
    <w:rsid w:val="00F36C5D"/>
    <w:rsid w:val="00F4193F"/>
    <w:rsid w:val="00F43DF8"/>
    <w:rsid w:val="00F4453C"/>
    <w:rsid w:val="00F45879"/>
    <w:rsid w:val="00F45B0C"/>
    <w:rsid w:val="00F46552"/>
    <w:rsid w:val="00F47AA3"/>
    <w:rsid w:val="00F50107"/>
    <w:rsid w:val="00F51F00"/>
    <w:rsid w:val="00F57D83"/>
    <w:rsid w:val="00F60422"/>
    <w:rsid w:val="00F70072"/>
    <w:rsid w:val="00F72389"/>
    <w:rsid w:val="00F72EF2"/>
    <w:rsid w:val="00F72EF9"/>
    <w:rsid w:val="00F731EB"/>
    <w:rsid w:val="00F73FAA"/>
    <w:rsid w:val="00F77BCA"/>
    <w:rsid w:val="00F8046F"/>
    <w:rsid w:val="00F81070"/>
    <w:rsid w:val="00F832CC"/>
    <w:rsid w:val="00F85609"/>
    <w:rsid w:val="00F85B13"/>
    <w:rsid w:val="00F862AC"/>
    <w:rsid w:val="00F87A6B"/>
    <w:rsid w:val="00F87E5C"/>
    <w:rsid w:val="00F936BF"/>
    <w:rsid w:val="00F94AB9"/>
    <w:rsid w:val="00F9798C"/>
    <w:rsid w:val="00FA4025"/>
    <w:rsid w:val="00FB4399"/>
    <w:rsid w:val="00FB7E9C"/>
    <w:rsid w:val="00FC2A2C"/>
    <w:rsid w:val="00FC43A5"/>
    <w:rsid w:val="00FC4795"/>
    <w:rsid w:val="00FC6710"/>
    <w:rsid w:val="00FC773B"/>
    <w:rsid w:val="00FD4284"/>
    <w:rsid w:val="00FD4930"/>
    <w:rsid w:val="00FE1803"/>
    <w:rsid w:val="00FE48FF"/>
    <w:rsid w:val="00FE56C3"/>
    <w:rsid w:val="00FE5D26"/>
    <w:rsid w:val="00FF050E"/>
    <w:rsid w:val="00FF0F36"/>
    <w:rsid w:val="00FF28F1"/>
    <w:rsid w:val="00FF3F94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39395"/>
  <w15:docId w15:val="{CFA61341-54BD-4A4D-BF44-5FB5BF6E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2FD5"/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pBdr>
        <w:bottom w:val="single" w:sz="4" w:space="1" w:color="3494BA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494BA" w:themeColor="accen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F759A"/>
    <w:pPr>
      <w:keepNext/>
      <w:keepLines/>
      <w:spacing w:before="160" w:line="240" w:lineRule="auto"/>
      <w:outlineLvl w:val="1"/>
    </w:pPr>
    <w:rPr>
      <w:rFonts w:asciiTheme="majorHAnsi" w:eastAsiaTheme="majorEastAsia" w:hAnsiTheme="majorHAnsi" w:cstheme="majorBidi"/>
      <w:color w:val="3494BA" w:themeColor="accent1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3494BA" w:themeColor="accent1"/>
      <w:spacing w:val="-7"/>
      <w:sz w:val="64"/>
      <w:szCs w:val="64"/>
    </w:rPr>
  </w:style>
  <w:style w:type="character" w:customStyle="1" w:styleId="NaslovZnak">
    <w:name w:val="Naslov Znak"/>
    <w:basedOn w:val="Privzetapisavaodstavka"/>
    <w:link w:val="Naslov"/>
    <w:uiPriority w:val="10"/>
    <w:rPr>
      <w:rFonts w:asciiTheme="majorHAnsi" w:eastAsiaTheme="majorEastAsia" w:hAnsiTheme="majorHAnsi" w:cstheme="majorBidi"/>
      <w:color w:val="3494BA" w:themeColor="accent1"/>
      <w:spacing w:val="-7"/>
      <w:sz w:val="64"/>
      <w:szCs w:val="64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slov1Znak">
    <w:name w:val="Naslov 1 Znak"/>
    <w:basedOn w:val="Privzetapisavaodstavka"/>
    <w:link w:val="Naslov1"/>
    <w:uiPriority w:val="9"/>
    <w:rPr>
      <w:rFonts w:asciiTheme="majorHAnsi" w:eastAsiaTheme="majorEastAsia" w:hAnsiTheme="majorHAnsi" w:cstheme="majorBidi"/>
      <w:color w:val="3494BA" w:themeColor="accen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2F759A"/>
    <w:rPr>
      <w:rFonts w:asciiTheme="majorHAnsi" w:eastAsiaTheme="majorEastAsia" w:hAnsiTheme="majorHAnsi" w:cstheme="majorBidi"/>
      <w:color w:val="3494BA" w:themeColor="accent1"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"/>
    <w:semiHidden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slov9Znak">
    <w:name w:val="Naslov 9 Znak"/>
    <w:basedOn w:val="Privzetapisavaodstavka"/>
    <w:link w:val="Naslov9"/>
    <w:uiPriority w:val="9"/>
    <w:semiHidden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Neenpoudarek">
    <w:name w:val="Subtle Emphasis"/>
    <w:basedOn w:val="Privzetapisavaodstavka"/>
    <w:uiPriority w:val="19"/>
    <w:qFormat/>
    <w:rPr>
      <w:i/>
      <w:iCs/>
      <w:color w:val="595959" w:themeColor="text1" w:themeTint="A6"/>
    </w:rPr>
  </w:style>
  <w:style w:type="character" w:styleId="Poudarek">
    <w:name w:val="Emphasis"/>
    <w:basedOn w:val="Privzetapisavaodstavka"/>
    <w:uiPriority w:val="20"/>
    <w:qFormat/>
    <w:rPr>
      <w:i/>
      <w:iCs/>
    </w:rPr>
  </w:style>
  <w:style w:type="character" w:styleId="Intenzivenpoudarek">
    <w:name w:val="Intense Emphasis"/>
    <w:basedOn w:val="Privzetapisavaodstavka"/>
    <w:uiPriority w:val="21"/>
    <w:qFormat/>
    <w:rPr>
      <w:b/>
      <w:bCs/>
      <w:i/>
      <w:iCs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3494BA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rFonts w:asciiTheme="majorHAnsi" w:eastAsiaTheme="majorEastAsia" w:hAnsiTheme="majorHAnsi" w:cstheme="majorBidi"/>
      <w:color w:val="3494BA" w:themeColor="accent1"/>
      <w:sz w:val="28"/>
      <w:szCs w:val="28"/>
    </w:rPr>
  </w:style>
  <w:style w:type="character" w:styleId="Neensklic">
    <w:name w:val="Subtle Reference"/>
    <w:basedOn w:val="Privzetapisavaodstavka"/>
    <w:uiPriority w:val="31"/>
    <w:qFormat/>
    <w:rPr>
      <w:smallCaps/>
      <w:color w:val="404040" w:themeColor="text1" w:themeTint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u w:val="single"/>
    </w:rPr>
  </w:style>
  <w:style w:type="character" w:styleId="Naslovknjige">
    <w:name w:val="Book Title"/>
    <w:basedOn w:val="Privzetapisavaodstavka"/>
    <w:uiPriority w:val="33"/>
    <w:qFormat/>
    <w:rPr>
      <w:b/>
      <w:bCs/>
      <w:smallCaps/>
    </w:rPr>
  </w:style>
  <w:style w:type="paragraph" w:styleId="Napis">
    <w:name w:val="caption"/>
    <w:basedOn w:val="Navaden"/>
    <w:next w:val="Navaden"/>
    <w:uiPriority w:val="35"/>
    <w:semiHidden/>
    <w:unhideWhenUsed/>
    <w:qFormat/>
    <w:pPr>
      <w:spacing w:line="240" w:lineRule="auto"/>
    </w:pPr>
    <w:rPr>
      <w:b/>
      <w:bCs/>
      <w:color w:val="404040" w:themeColor="text1" w:themeTint="BF"/>
    </w:rPr>
  </w:style>
  <w:style w:type="paragraph" w:styleId="NaslovTOC">
    <w:name w:val="TOC Heading"/>
    <w:basedOn w:val="Naslov1"/>
    <w:next w:val="Navaden"/>
    <w:uiPriority w:val="39"/>
    <w:unhideWhenUsed/>
    <w:qFormat/>
    <w:pPr>
      <w:outlineLvl w:val="9"/>
    </w:pPr>
  </w:style>
  <w:style w:type="paragraph" w:styleId="Brezrazmikov">
    <w:name w:val="No Spacing"/>
    <w:uiPriority w:val="1"/>
    <w:qFormat/>
    <w:pPr>
      <w:spacing w:after="0" w:line="240" w:lineRule="auto"/>
    </w:p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pPr>
      <w:ind w:left="720"/>
      <w:contextualSpacing/>
    </w:pPr>
  </w:style>
  <w:style w:type="paragraph" w:styleId="Glava">
    <w:name w:val="header"/>
    <w:aliases w:val="Header-PR,body txt"/>
    <w:basedOn w:val="Navaden"/>
    <w:link w:val="GlavaZnak"/>
    <w:unhideWhenUsed/>
    <w:rsid w:val="0063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Header-PR Znak,body txt Znak"/>
    <w:basedOn w:val="Privzetapisavaodstavka"/>
    <w:link w:val="Glava"/>
    <w:rsid w:val="006364E5"/>
  </w:style>
  <w:style w:type="paragraph" w:styleId="Noga">
    <w:name w:val="footer"/>
    <w:basedOn w:val="Navaden"/>
    <w:link w:val="NogaZnak"/>
    <w:uiPriority w:val="99"/>
    <w:unhideWhenUsed/>
    <w:rsid w:val="00636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364E5"/>
  </w:style>
  <w:style w:type="paragraph" w:styleId="Kazalovsebine2">
    <w:name w:val="toc 2"/>
    <w:basedOn w:val="Navaden"/>
    <w:next w:val="Navaden"/>
    <w:autoRedefine/>
    <w:uiPriority w:val="39"/>
    <w:unhideWhenUsed/>
    <w:rsid w:val="008F5DA7"/>
    <w:pPr>
      <w:spacing w:after="100" w:line="259" w:lineRule="auto"/>
      <w:ind w:left="220"/>
    </w:pPr>
    <w:rPr>
      <w:rFonts w:cs="Times New Roman"/>
      <w:sz w:val="22"/>
      <w:szCs w:val="22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A267C"/>
    <w:pPr>
      <w:tabs>
        <w:tab w:val="left" w:pos="440"/>
        <w:tab w:val="right" w:leader="dot" w:pos="9350"/>
      </w:tabs>
      <w:spacing w:after="100" w:line="259" w:lineRule="auto"/>
    </w:pPr>
    <w:rPr>
      <w:rFonts w:cs="Times New Roman"/>
      <w:sz w:val="22"/>
      <w:szCs w:val="22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8F5DA7"/>
    <w:pPr>
      <w:spacing w:after="100" w:line="259" w:lineRule="auto"/>
      <w:ind w:left="440"/>
    </w:pPr>
    <w:rPr>
      <w:rFonts w:cs="Times New Roman"/>
      <w:sz w:val="22"/>
      <w:szCs w:val="22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8F5DA7"/>
    <w:rPr>
      <w:color w:val="6B9F25" w:themeColor="hyperlink"/>
      <w:u w:val="single"/>
    </w:rPr>
  </w:style>
  <w:style w:type="table" w:styleId="Tabelamrea">
    <w:name w:val="Table Grid"/>
    <w:basedOn w:val="Navadnatabela"/>
    <w:uiPriority w:val="39"/>
    <w:rsid w:val="009E5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5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571B"/>
    <w:rPr>
      <w:rFonts w:ascii="Segoe UI" w:hAnsi="Segoe UI" w:cs="Segoe UI"/>
      <w:sz w:val="18"/>
      <w:szCs w:val="18"/>
    </w:rPr>
  </w:style>
  <w:style w:type="paragraph" w:customStyle="1" w:styleId="Alineja">
    <w:name w:val="Alineja"/>
    <w:basedOn w:val="Navaden"/>
    <w:next w:val="Seznam"/>
    <w:qFormat/>
    <w:rsid w:val="00E80E34"/>
    <w:pPr>
      <w:numPr>
        <w:numId w:val="5"/>
      </w:numPr>
      <w:spacing w:after="0" w:line="276" w:lineRule="auto"/>
      <w:jc w:val="both"/>
    </w:pPr>
    <w:rPr>
      <w:rFonts w:ascii="Arial Unicode MS" w:eastAsia="Times New Roman" w:hAnsi="Arial Unicode MS" w:cs="Times New Roman"/>
      <w:lang w:val="sl-SI" w:eastAsia="en-US"/>
    </w:rPr>
  </w:style>
  <w:style w:type="paragraph" w:styleId="Seznam">
    <w:name w:val="List"/>
    <w:basedOn w:val="Navaden"/>
    <w:uiPriority w:val="99"/>
    <w:semiHidden/>
    <w:unhideWhenUsed/>
    <w:rsid w:val="00E80E34"/>
    <w:pPr>
      <w:ind w:left="283" w:hanging="283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E80E34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E80E34"/>
  </w:style>
  <w:style w:type="character" w:styleId="Sprotnaopomba-sklic">
    <w:name w:val="footnote reference"/>
    <w:basedOn w:val="Privzetapisavaodstavka"/>
    <w:uiPriority w:val="99"/>
    <w:semiHidden/>
    <w:unhideWhenUsed/>
    <w:rsid w:val="00E80E3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A6434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64340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64340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6434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64340"/>
    <w:rPr>
      <w:b/>
      <w:bCs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locked/>
    <w:rsid w:val="00812DC4"/>
  </w:style>
  <w:style w:type="character" w:styleId="Omemba">
    <w:name w:val="Mention"/>
    <w:basedOn w:val="Privzetapisavaodstavka"/>
    <w:uiPriority w:val="99"/>
    <w:semiHidden/>
    <w:unhideWhenUsed/>
    <w:rsid w:val="00281291"/>
    <w:rPr>
      <w:color w:val="2B579A"/>
      <w:shd w:val="clear" w:color="auto" w:fill="E6E6E6"/>
    </w:rPr>
  </w:style>
  <w:style w:type="character" w:styleId="Nerazreenaomemba">
    <w:name w:val="Unresolved Mention"/>
    <w:basedOn w:val="Privzetapisavaodstavka"/>
    <w:uiPriority w:val="99"/>
    <w:semiHidden/>
    <w:unhideWhenUsed/>
    <w:rsid w:val="00991711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B901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7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8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05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98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44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30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9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9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15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&#382;e\AppData\Roaming\Microsoft\Templates\Na&#269;rt%20s%20ploskvijo%20(prazno).dotx" TargetMode="External"/></Relationships>
</file>

<file path=word/theme/theme1.xml><?xml version="1.0" encoding="utf-8"?>
<a:theme xmlns:a="http://schemas.openxmlformats.org/drawingml/2006/main" name="Facet">
  <a:themeElements>
    <a:clrScheme name="Modro-zelena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Facet">
      <a:majorFont>
        <a:latin typeface="Trebuchet MS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BF1EDDA-36A2-4BB0-AA03-007E17F18F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06CB4F-E30C-4771-94AE-F7169303B6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Načrt s ploskvijo (prazno)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cp:lastPrinted>2020-11-16T16:02:00Z</cp:lastPrinted>
  <dcterms:created xsi:type="dcterms:W3CDTF">2022-06-28T18:45:00Z</dcterms:created>
  <dcterms:modified xsi:type="dcterms:W3CDTF">2022-07-20T19:09:00Z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TC034577059991</vt:lpwstr>
  </property>
</Properties>
</file>